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02DE50" w14:textId="67EF63C0" w:rsidR="00E4058F" w:rsidRPr="0096341C" w:rsidRDefault="00E4058F" w:rsidP="00E4058F">
      <w:pPr>
        <w:jc w:val="center"/>
        <w:rPr>
          <w:sz w:val="24"/>
          <w:szCs w:val="24"/>
        </w:rPr>
      </w:pPr>
      <w:r w:rsidRPr="0096341C">
        <w:rPr>
          <w:sz w:val="24"/>
          <w:szCs w:val="24"/>
        </w:rPr>
        <w:t>ДОГОВОР ПОДРЯДА №______</w:t>
      </w:r>
    </w:p>
    <w:p w14:paraId="0B02DE51" w14:textId="77777777" w:rsidR="00E4058F" w:rsidRPr="0096341C" w:rsidRDefault="00E4058F" w:rsidP="00E4058F">
      <w:pPr>
        <w:jc w:val="center"/>
        <w:rPr>
          <w:sz w:val="24"/>
          <w:szCs w:val="24"/>
        </w:rPr>
      </w:pPr>
      <w:r w:rsidRPr="0096341C">
        <w:rPr>
          <w:sz w:val="24"/>
          <w:szCs w:val="24"/>
        </w:rPr>
        <w:t>(на выполнение строительно-монтажных работ)</w:t>
      </w:r>
    </w:p>
    <w:p w14:paraId="0B02DE52" w14:textId="77777777" w:rsidR="00E4058F" w:rsidRPr="0096341C" w:rsidRDefault="00E4058F" w:rsidP="00E4058F">
      <w:pPr>
        <w:ind w:left="320" w:right="400"/>
        <w:jc w:val="center"/>
        <w:rPr>
          <w:sz w:val="24"/>
          <w:szCs w:val="24"/>
        </w:rPr>
      </w:pPr>
    </w:p>
    <w:p w14:paraId="0B02DE53" w14:textId="7498B9B5" w:rsidR="00E4058F" w:rsidRPr="0096341C" w:rsidRDefault="00E4058F" w:rsidP="00E4058F">
      <w:pPr>
        <w:tabs>
          <w:tab w:val="right" w:pos="9071"/>
        </w:tabs>
        <w:rPr>
          <w:sz w:val="24"/>
          <w:szCs w:val="24"/>
        </w:rPr>
      </w:pPr>
      <w:r w:rsidRPr="0096341C">
        <w:rPr>
          <w:i/>
          <w:sz w:val="24"/>
          <w:szCs w:val="24"/>
        </w:rPr>
        <w:t xml:space="preserve">г. </w:t>
      </w:r>
      <w:r w:rsidR="0055778D">
        <w:rPr>
          <w:i/>
          <w:sz w:val="24"/>
          <w:szCs w:val="24"/>
        </w:rPr>
        <w:t>Петрозаводск</w:t>
      </w:r>
      <w:r w:rsidRPr="0096341C">
        <w:rPr>
          <w:noProof/>
          <w:sz w:val="24"/>
          <w:szCs w:val="24"/>
        </w:rPr>
        <w:tab/>
        <w:t>«___»________ 20</w:t>
      </w:r>
      <w:r w:rsidR="0055778D">
        <w:rPr>
          <w:noProof/>
          <w:sz w:val="24"/>
          <w:szCs w:val="24"/>
        </w:rPr>
        <w:t>16</w:t>
      </w:r>
      <w:r w:rsidRPr="0096341C">
        <w:rPr>
          <w:sz w:val="24"/>
          <w:szCs w:val="24"/>
        </w:rPr>
        <w:t xml:space="preserve"> г.</w:t>
      </w:r>
    </w:p>
    <w:p w14:paraId="0B02DE54" w14:textId="77777777" w:rsidR="00E4058F" w:rsidRPr="0096341C" w:rsidRDefault="00E4058F" w:rsidP="00E4058F">
      <w:pPr>
        <w:rPr>
          <w:sz w:val="24"/>
          <w:szCs w:val="24"/>
        </w:rPr>
      </w:pPr>
    </w:p>
    <w:p w14:paraId="0B02DE55" w14:textId="0E71B027" w:rsidR="00E4058F" w:rsidRPr="0096341C" w:rsidRDefault="00E4058F" w:rsidP="00E4058F">
      <w:pPr>
        <w:ind w:firstLine="7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ОАО «ТГК-1», именуемое в </w:t>
      </w:r>
      <w:proofErr w:type="gramStart"/>
      <w:r w:rsidRPr="0096341C">
        <w:rPr>
          <w:sz w:val="24"/>
          <w:szCs w:val="24"/>
        </w:rPr>
        <w:t>дальнейшем  «</w:t>
      </w:r>
      <w:proofErr w:type="gramEnd"/>
      <w:r w:rsidRPr="0096341C">
        <w:rPr>
          <w:sz w:val="24"/>
          <w:szCs w:val="24"/>
        </w:rPr>
        <w:t xml:space="preserve">Заказчик», в лице </w:t>
      </w:r>
      <w:r w:rsidR="0055778D" w:rsidRPr="0055778D">
        <w:rPr>
          <w:sz w:val="24"/>
          <w:szCs w:val="24"/>
        </w:rPr>
        <w:t>заместителя генерального директора - директора филиала "Карельский" ОАО "ТГК-1" Белова Валерия Владимировича</w:t>
      </w:r>
      <w:r w:rsidRPr="0096341C">
        <w:rPr>
          <w:sz w:val="24"/>
          <w:szCs w:val="24"/>
        </w:rPr>
        <w:t xml:space="preserve">, действующего на основании </w:t>
      </w:r>
      <w:r w:rsidR="0055778D" w:rsidRPr="0055778D">
        <w:rPr>
          <w:sz w:val="24"/>
          <w:szCs w:val="24"/>
        </w:rPr>
        <w:t>доверенности № 239-2016 от 01.01.2016 г</w:t>
      </w:r>
      <w:r w:rsidRPr="0096341C">
        <w:rPr>
          <w:sz w:val="24"/>
          <w:szCs w:val="24"/>
        </w:rPr>
        <w:t>, с одной стороны, и ______________________________, именуемое в дальнейшем  «Подрядчик», в лице ________, действующего на основании ______________, с другой стороны (далее – Стороны), заключили настоящий Договор о нижеследующем:</w:t>
      </w:r>
    </w:p>
    <w:p w14:paraId="0B02DE56" w14:textId="77777777" w:rsidR="00E4058F" w:rsidRPr="0096341C" w:rsidRDefault="00E4058F" w:rsidP="00E4058F">
      <w:pPr>
        <w:rPr>
          <w:sz w:val="24"/>
          <w:szCs w:val="24"/>
        </w:rPr>
      </w:pPr>
    </w:p>
    <w:p w14:paraId="0B02DE57" w14:textId="77777777" w:rsidR="00E4058F" w:rsidRPr="0096341C" w:rsidRDefault="00E4058F" w:rsidP="00E4058F">
      <w:pPr>
        <w:pStyle w:val="1"/>
        <w:spacing w:line="240" w:lineRule="auto"/>
        <w:rPr>
          <w:szCs w:val="24"/>
        </w:rPr>
      </w:pPr>
      <w:r w:rsidRPr="0096341C">
        <w:rPr>
          <w:b w:val="0"/>
          <w:szCs w:val="24"/>
        </w:rPr>
        <w:t>ТЕРМИНЫ И ОПРЕДЕЛЕНИЯ</w:t>
      </w:r>
    </w:p>
    <w:p w14:paraId="0B02DE58" w14:textId="77777777" w:rsidR="00E4058F" w:rsidRPr="0096341C" w:rsidRDefault="00E4058F" w:rsidP="00E4058F">
      <w:pPr>
        <w:jc w:val="both"/>
        <w:rPr>
          <w:sz w:val="24"/>
          <w:szCs w:val="24"/>
        </w:rPr>
      </w:pPr>
      <w:r w:rsidRPr="0096341C">
        <w:rPr>
          <w:sz w:val="24"/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</w:t>
      </w:r>
      <w:r w:rsidRPr="0096341C">
        <w:rPr>
          <w:rStyle w:val="af"/>
          <w:b w:val="0"/>
          <w:bCs/>
          <w:sz w:val="24"/>
          <w:szCs w:val="24"/>
        </w:rPr>
        <w:t xml:space="preserve"> </w:t>
      </w:r>
    </w:p>
    <w:p w14:paraId="0B02DE59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14:paraId="0B02DE5A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Этап Работ – часть 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  </w:t>
      </w:r>
    </w:p>
    <w:p w14:paraId="0B02DE5B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Расходы (издержки) Подрядчика – обоснованные, осуществленные (понесенные), согласованные с </w:t>
      </w:r>
      <w:proofErr w:type="gramStart"/>
      <w:r w:rsidRPr="0096341C">
        <w:rPr>
          <w:sz w:val="24"/>
          <w:szCs w:val="24"/>
        </w:rPr>
        <w:t>Заказчиком  и</w:t>
      </w:r>
      <w:proofErr w:type="gramEnd"/>
      <w:r w:rsidRPr="0096341C">
        <w:rPr>
          <w:sz w:val="24"/>
          <w:szCs w:val="24"/>
        </w:rPr>
        <w:t xml:space="preserve"> документально подтвержденные затраты Подрядчика.</w:t>
      </w:r>
    </w:p>
    <w:p w14:paraId="0B02DE5C" w14:textId="77777777" w:rsidR="00E4058F" w:rsidRPr="0096341C" w:rsidRDefault="00E4058F" w:rsidP="00E4058F">
      <w:pPr>
        <w:spacing w:before="12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Техническом задании требованиям Заказчика.</w:t>
      </w:r>
    </w:p>
    <w:p w14:paraId="0B02DE5D" w14:textId="37EE3856" w:rsidR="00E4058F" w:rsidRPr="003667F6" w:rsidRDefault="00E4058F" w:rsidP="00E4058F">
      <w:pPr>
        <w:spacing w:before="120"/>
        <w:jc w:val="both"/>
        <w:rPr>
          <w:b/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Объект – </w:t>
      </w:r>
      <w:r w:rsidR="003667F6" w:rsidRPr="003667F6">
        <w:rPr>
          <w:b/>
          <w:sz w:val="24"/>
          <w:szCs w:val="24"/>
        </w:rPr>
        <w:t xml:space="preserve">Республика Карелия, г. </w:t>
      </w:r>
      <w:proofErr w:type="spellStart"/>
      <w:r w:rsidR="003667F6" w:rsidRPr="003667F6">
        <w:rPr>
          <w:b/>
          <w:sz w:val="24"/>
          <w:szCs w:val="24"/>
        </w:rPr>
        <w:t>Кемский</w:t>
      </w:r>
      <w:proofErr w:type="spellEnd"/>
      <w:r w:rsidR="003667F6" w:rsidRPr="003667F6">
        <w:rPr>
          <w:b/>
          <w:sz w:val="24"/>
          <w:szCs w:val="24"/>
        </w:rPr>
        <w:t xml:space="preserve"> район, п. Кривой Порог, Каскад </w:t>
      </w:r>
      <w:proofErr w:type="spellStart"/>
      <w:r w:rsidR="003667F6" w:rsidRPr="003667F6">
        <w:rPr>
          <w:b/>
          <w:sz w:val="24"/>
          <w:szCs w:val="24"/>
        </w:rPr>
        <w:t>Кемских</w:t>
      </w:r>
      <w:proofErr w:type="spellEnd"/>
      <w:r w:rsidR="003667F6" w:rsidRPr="003667F6">
        <w:rPr>
          <w:b/>
          <w:sz w:val="24"/>
          <w:szCs w:val="24"/>
        </w:rPr>
        <w:t xml:space="preserve"> ГЭС, </w:t>
      </w:r>
      <w:proofErr w:type="spellStart"/>
      <w:r w:rsidR="003667F6" w:rsidRPr="003667F6">
        <w:rPr>
          <w:b/>
          <w:sz w:val="24"/>
          <w:szCs w:val="24"/>
        </w:rPr>
        <w:t>Кривопорожская</w:t>
      </w:r>
      <w:proofErr w:type="spellEnd"/>
      <w:r w:rsidR="003667F6" w:rsidRPr="003667F6">
        <w:rPr>
          <w:b/>
          <w:sz w:val="24"/>
          <w:szCs w:val="24"/>
        </w:rPr>
        <w:t xml:space="preserve"> ГЭС</w:t>
      </w:r>
      <w:r w:rsidR="0055778D" w:rsidRPr="003667F6">
        <w:rPr>
          <w:b/>
          <w:i/>
          <w:sz w:val="24"/>
          <w:szCs w:val="24"/>
        </w:rPr>
        <w:t>.</w:t>
      </w:r>
    </w:p>
    <w:p w14:paraId="0B02DE5E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Скрытые работы - работы, которые оказывают влияние на безопасность объекта и контроль за выполнением которых (качеством, точностью) не может быть проведен после выполнения других работ.</w:t>
      </w:r>
    </w:p>
    <w:p w14:paraId="0B02DE5F" w14:textId="77777777" w:rsidR="00E4058F" w:rsidRPr="0096341C" w:rsidRDefault="00E4058F" w:rsidP="00E4058F">
      <w:pPr>
        <w:spacing w:before="12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Проектные работы или проектирование - это комплекс работ по проведению обследования, инженерных изысканий, подготовке проектной, рабочей и сметной документации для строительства (нового строительства, расширения, реконструкции, технического перевооружения) зданий и сооружений. </w:t>
      </w:r>
    </w:p>
    <w:p w14:paraId="0B02DE60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Акт о приемке выполненных работ (этапа работ) – документ унифицированной формы (КС-2), свидетельствующий о приемке Заказчиком выполненных работ (этапа работ).</w:t>
      </w:r>
    </w:p>
    <w:p w14:paraId="0B02DE61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Справка о стоимости выполненных работ и затрат – документ унифицированной формы (КС-3) по учету выполненных работ в стоимостном выражении.</w:t>
      </w:r>
    </w:p>
    <w:p w14:paraId="0B02DE62" w14:textId="662EDF8B" w:rsidR="00E4058F" w:rsidRPr="0096341C" w:rsidRDefault="00E4058F" w:rsidP="00E4058F">
      <w:pPr>
        <w:spacing w:before="120"/>
        <w:jc w:val="both"/>
        <w:rPr>
          <w:i/>
          <w:sz w:val="24"/>
          <w:szCs w:val="24"/>
        </w:rPr>
      </w:pPr>
      <w:r w:rsidRPr="0096341C">
        <w:rPr>
          <w:bCs/>
          <w:i/>
          <w:sz w:val="24"/>
          <w:szCs w:val="24"/>
        </w:rPr>
        <w:t>Ценник</w:t>
      </w:r>
      <w:r w:rsidRPr="0096341C">
        <w:rPr>
          <w:i/>
          <w:sz w:val="24"/>
          <w:szCs w:val="24"/>
        </w:rPr>
        <w:t xml:space="preserve"> – нормативный документ, используемый по соглашению Сторон для определения стоимости Работ по настоящему Договору. Применяемый документ (Ценник) указывается в смете.</w:t>
      </w:r>
    </w:p>
    <w:p w14:paraId="0B02DE63" w14:textId="77777777" w:rsidR="00E4058F" w:rsidRPr="0096341C" w:rsidRDefault="00E4058F" w:rsidP="00E4058F">
      <w:pPr>
        <w:pStyle w:val="a9"/>
        <w:spacing w:before="120" w:line="240" w:lineRule="auto"/>
        <w:rPr>
          <w:i/>
          <w:szCs w:val="24"/>
        </w:rPr>
      </w:pPr>
      <w:r w:rsidRPr="0096341C">
        <w:rPr>
          <w:i/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 (п. 2.9.25 СО 34.04.181-2003).</w:t>
      </w:r>
    </w:p>
    <w:p w14:paraId="0B02DE64" w14:textId="77777777" w:rsidR="00E4058F" w:rsidRPr="0096341C" w:rsidRDefault="00E4058F" w:rsidP="00E4058F">
      <w:pPr>
        <w:pStyle w:val="a9"/>
        <w:spacing w:before="120" w:line="240" w:lineRule="auto"/>
        <w:rPr>
          <w:i/>
          <w:szCs w:val="24"/>
        </w:rPr>
      </w:pPr>
      <w:r w:rsidRPr="0096341C">
        <w:rPr>
          <w:i/>
          <w:szCs w:val="24"/>
        </w:rPr>
        <w:lastRenderedPageBreak/>
        <w:t>Качество выполненных ремонтных работ – характеристика организационно-технической деятельности Подрядчика (п. 2.9.31 СО 34.04.181-2003).</w:t>
      </w:r>
    </w:p>
    <w:p w14:paraId="0B02DE65" w14:textId="77777777" w:rsidR="00E4058F" w:rsidRPr="0096341C" w:rsidRDefault="00E4058F" w:rsidP="00E4058F">
      <w:pPr>
        <w:pStyle w:val="a9"/>
        <w:spacing w:before="120" w:line="240" w:lineRule="auto"/>
        <w:rPr>
          <w:i/>
          <w:szCs w:val="24"/>
        </w:rPr>
      </w:pPr>
      <w:r w:rsidRPr="0096341C">
        <w:rPr>
          <w:i/>
          <w:szCs w:val="24"/>
        </w:rPr>
        <w:t>Проектная документация – проект, смета, рабочая документация на весь объем работ, действующие технические условия, другая документация, необходимая для выполнения работ по настоящему Договору.</w:t>
      </w:r>
    </w:p>
    <w:p w14:paraId="0B02DE66" w14:textId="77777777" w:rsidR="00E4058F" w:rsidRPr="0096341C" w:rsidRDefault="00E4058F" w:rsidP="00E4058F">
      <w:pPr>
        <w:pStyle w:val="a9"/>
        <w:spacing w:before="120" w:line="240" w:lineRule="auto"/>
        <w:rPr>
          <w:i/>
          <w:szCs w:val="24"/>
        </w:rPr>
      </w:pPr>
      <w:r w:rsidRPr="0096341C">
        <w:rPr>
          <w:i/>
          <w:szCs w:val="24"/>
        </w:rPr>
        <w:t>Исполнительная документация - комплект текстовых и графических материалов,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строительства, реконструкции, капитального ремонта объектов капитального строительства по мере завершения определенных в проектной документации работ. Исполнительная документация ведется лицом, осуществляющим строительство. Требования к составлению и порядку ведения исполнительной документации определяются в соответствии с законодательством Российской Федерации.</w:t>
      </w:r>
    </w:p>
    <w:p w14:paraId="0B02DE67" w14:textId="77777777" w:rsidR="00E4058F" w:rsidRPr="0096341C" w:rsidRDefault="00E4058F" w:rsidP="00E4058F">
      <w:pPr>
        <w:pStyle w:val="a9"/>
        <w:spacing w:before="120" w:line="240" w:lineRule="auto"/>
        <w:rPr>
          <w:i/>
          <w:szCs w:val="24"/>
        </w:rPr>
      </w:pPr>
      <w:r w:rsidRPr="0096341C">
        <w:rPr>
          <w:i/>
          <w:szCs w:val="24"/>
        </w:rPr>
        <w:t>Строительная площадка (стройплощадка) - особая территория, имеющая четкие границы, специальное ограждение, на которой производятся строительные работы и располагаются машины, механизмы и установки.</w:t>
      </w:r>
    </w:p>
    <w:p w14:paraId="0B02DE68" w14:textId="77777777" w:rsidR="00E4058F" w:rsidRPr="0096341C" w:rsidRDefault="00E4058F" w:rsidP="00E4058F">
      <w:pPr>
        <w:pStyle w:val="a9"/>
        <w:spacing w:before="120" w:line="240" w:lineRule="auto"/>
        <w:rPr>
          <w:szCs w:val="24"/>
          <w:lang w:val="ru-RU"/>
        </w:rPr>
      </w:pPr>
      <w:r w:rsidRPr="0096341C">
        <w:rPr>
          <w:szCs w:val="24"/>
        </w:rPr>
        <w:t xml:space="preserve">Сметная документация (Смета/Сметы) - </w:t>
      </w:r>
      <w:r w:rsidRPr="0096341C">
        <w:rPr>
          <w:i/>
          <w:szCs w:val="24"/>
        </w:rPr>
        <w:t>(документ (комплект документов), содержащий информацию о затратах на проведение строительно-монтажных работ, стоимости оборудования, инвентаря и других затратах).</w:t>
      </w:r>
    </w:p>
    <w:p w14:paraId="0B02DE69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E6A" w14:textId="77777777" w:rsidR="00E4058F" w:rsidRPr="0096341C" w:rsidRDefault="00E4058F" w:rsidP="00E4058F">
      <w:pPr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Сторона - Заказчик или Подрядчик.</w:t>
      </w:r>
    </w:p>
    <w:p w14:paraId="0B02DE6B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E6C" w14:textId="77777777" w:rsidR="00E4058F" w:rsidRPr="0096341C" w:rsidRDefault="00E4058F" w:rsidP="00E4058F">
      <w:pPr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Стороны - совместно Заказчик и Подрядчик.</w:t>
      </w:r>
    </w:p>
    <w:p w14:paraId="0B02DE6D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E6E" w14:textId="77777777" w:rsidR="00E4058F" w:rsidRPr="0096341C" w:rsidRDefault="00E4058F" w:rsidP="00E4058F">
      <w:pPr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Ответственное лицо Заказчика - лицо, назначенное Заказчиком, для осуществления взаимодействия с Подрядчиком в ходе исполнения Договора.</w:t>
      </w:r>
    </w:p>
    <w:p w14:paraId="0B02DE6F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E70" w14:textId="0EF51852" w:rsidR="00E4058F" w:rsidRPr="0096341C" w:rsidRDefault="00E4058F" w:rsidP="00E4058F">
      <w:pPr>
        <w:pStyle w:val="a9"/>
        <w:spacing w:before="120" w:line="240" w:lineRule="auto"/>
        <w:rPr>
          <w:szCs w:val="24"/>
          <w:lang w:val="ru-RU"/>
        </w:rPr>
      </w:pPr>
      <w:r w:rsidRPr="0096341C">
        <w:rPr>
          <w:szCs w:val="24"/>
        </w:rPr>
        <w:t xml:space="preserve">Экономия </w:t>
      </w:r>
      <w:proofErr w:type="spellStart"/>
      <w:r w:rsidR="002909F5">
        <w:rPr>
          <w:szCs w:val="24"/>
          <w:lang w:val="ru-RU"/>
        </w:rPr>
        <w:t>Подрадчика</w:t>
      </w:r>
      <w:proofErr w:type="spellEnd"/>
      <w:r w:rsidRPr="0096341C">
        <w:rPr>
          <w:szCs w:val="24"/>
        </w:rPr>
        <w:t xml:space="preserve"> - случаи, когда фактические расходы Подрядчика оказались меньше тех, которые учитывались при определении Цены Работ, в том числе выполнение работ особым способом с применением особых методов и новых технологий, более эффективной организации строительного производства, сокращению логистических и прочих общехозяйственных расходов,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материалов. Уменьшение объема работ по Договору не считается Экономией Подрядчика.</w:t>
      </w:r>
    </w:p>
    <w:p w14:paraId="0B02DE71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E72" w14:textId="77777777" w:rsidR="00E4058F" w:rsidRPr="0096341C" w:rsidRDefault="00E4058F" w:rsidP="00E4058F">
      <w:pPr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ПРЕДМЕТ ДОГОВОРА</w:t>
      </w:r>
    </w:p>
    <w:p w14:paraId="0B02DE73" w14:textId="1334ABC7" w:rsidR="00E4058F" w:rsidRPr="0096341C" w:rsidRDefault="00E4058F" w:rsidP="00E4058F">
      <w:pPr>
        <w:numPr>
          <w:ilvl w:val="1"/>
          <w:numId w:val="1"/>
        </w:numPr>
        <w:tabs>
          <w:tab w:val="num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 Заказчик поручает, а Подрядчик, в счет оговоренной статьей</w:t>
      </w:r>
      <w:r w:rsidRPr="0096341C">
        <w:rPr>
          <w:noProof/>
          <w:sz w:val="24"/>
          <w:szCs w:val="24"/>
        </w:rPr>
        <w:t xml:space="preserve"> 2</w:t>
      </w:r>
      <w:r w:rsidRPr="0096341C">
        <w:rPr>
          <w:sz w:val="24"/>
          <w:szCs w:val="24"/>
        </w:rPr>
        <w:t xml:space="preserve"> настоящего Договора цены, обязуется выполнить на свой риск, </w:t>
      </w:r>
      <w:r w:rsidRPr="0096341C">
        <w:rPr>
          <w:i/>
          <w:sz w:val="24"/>
          <w:szCs w:val="24"/>
        </w:rPr>
        <w:t>собственными и/или привлеченными</w:t>
      </w:r>
      <w:r w:rsidRPr="0096341C">
        <w:rPr>
          <w:sz w:val="24"/>
          <w:szCs w:val="24"/>
        </w:rPr>
        <w:t xml:space="preserve"> силами </w:t>
      </w:r>
      <w:r w:rsidRPr="0096341C">
        <w:rPr>
          <w:bCs/>
          <w:sz w:val="24"/>
          <w:szCs w:val="24"/>
        </w:rPr>
        <w:t>Работы</w:t>
      </w:r>
      <w:r w:rsidRPr="0096341C">
        <w:rPr>
          <w:sz w:val="24"/>
          <w:szCs w:val="24"/>
        </w:rPr>
        <w:t xml:space="preserve"> (строительно-монтажные работы </w:t>
      </w:r>
      <w:r w:rsidRPr="0096341C">
        <w:rPr>
          <w:i/>
          <w:sz w:val="24"/>
          <w:szCs w:val="24"/>
        </w:rPr>
        <w:t>на Объекте</w:t>
      </w:r>
      <w:r w:rsidRPr="0096341C">
        <w:rPr>
          <w:sz w:val="24"/>
          <w:szCs w:val="24"/>
        </w:rPr>
        <w:t xml:space="preserve">) </w:t>
      </w:r>
      <w:r w:rsidR="0055778D" w:rsidRPr="0055778D">
        <w:rPr>
          <w:sz w:val="24"/>
          <w:szCs w:val="24"/>
        </w:rPr>
        <w:t xml:space="preserve">по </w:t>
      </w:r>
      <w:r w:rsidR="003667F6" w:rsidRPr="003667F6">
        <w:rPr>
          <w:b/>
          <w:sz w:val="24"/>
          <w:szCs w:val="24"/>
        </w:rPr>
        <w:t xml:space="preserve">реконструкции кровли здания </w:t>
      </w:r>
      <w:proofErr w:type="spellStart"/>
      <w:r w:rsidR="003667F6" w:rsidRPr="003667F6">
        <w:rPr>
          <w:b/>
          <w:sz w:val="24"/>
          <w:szCs w:val="24"/>
        </w:rPr>
        <w:t>Кривопорожской</w:t>
      </w:r>
      <w:proofErr w:type="spellEnd"/>
      <w:r w:rsidR="003667F6" w:rsidRPr="003667F6">
        <w:rPr>
          <w:b/>
          <w:sz w:val="24"/>
          <w:szCs w:val="24"/>
        </w:rPr>
        <w:t xml:space="preserve"> ГЭС </w:t>
      </w:r>
      <w:r w:rsidRPr="0096341C">
        <w:rPr>
          <w:sz w:val="24"/>
          <w:szCs w:val="24"/>
        </w:rPr>
        <w:t>в соответствии с Техническим заданием (Приложение №1 к настоящему Договору), предоставленным Заказчиком.</w:t>
      </w:r>
    </w:p>
    <w:p w14:paraId="0B02DE74" w14:textId="1F7BED10" w:rsidR="00E4058F" w:rsidRPr="0096341C" w:rsidRDefault="00613359" w:rsidP="0055778D">
      <w:pPr>
        <w:pStyle w:val="a9"/>
        <w:tabs>
          <w:tab w:val="num" w:pos="4260"/>
        </w:tabs>
        <w:spacing w:line="240" w:lineRule="auto"/>
        <w:ind w:left="709"/>
        <w:rPr>
          <w:szCs w:val="24"/>
        </w:rPr>
      </w:pPr>
      <w:r>
        <w:rPr>
          <w:szCs w:val="24"/>
          <w:lang w:val="ru-RU"/>
        </w:rPr>
        <w:t xml:space="preserve">1.2. </w:t>
      </w:r>
      <w:r w:rsidR="00E4058F" w:rsidRPr="0096341C">
        <w:rPr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14:paraId="0B02DE75" w14:textId="37ACD3A0" w:rsidR="00E4058F" w:rsidRPr="0096341C" w:rsidRDefault="00E4058F" w:rsidP="00613359">
      <w:pPr>
        <w:pStyle w:val="a9"/>
        <w:numPr>
          <w:ilvl w:val="1"/>
          <w:numId w:val="17"/>
        </w:numPr>
        <w:spacing w:line="240" w:lineRule="auto"/>
        <w:ind w:firstLine="207"/>
        <w:rPr>
          <w:szCs w:val="24"/>
        </w:rPr>
      </w:pPr>
      <w:r w:rsidRPr="0096341C">
        <w:rPr>
          <w:szCs w:val="24"/>
        </w:rPr>
        <w:t>Условия Договора являются обязательными для исполнения Сторонами.</w:t>
      </w:r>
    </w:p>
    <w:p w14:paraId="0B02DE76" w14:textId="7DC64D36" w:rsidR="00E4058F" w:rsidRPr="0096341C" w:rsidRDefault="00613359" w:rsidP="00613359">
      <w:pPr>
        <w:pStyle w:val="a9"/>
        <w:tabs>
          <w:tab w:val="num" w:pos="4260"/>
        </w:tabs>
        <w:spacing w:line="240" w:lineRule="auto"/>
        <w:ind w:left="709"/>
        <w:rPr>
          <w:szCs w:val="24"/>
        </w:rPr>
      </w:pPr>
      <w:r>
        <w:rPr>
          <w:szCs w:val="24"/>
          <w:lang w:val="ru-RU"/>
        </w:rPr>
        <w:t xml:space="preserve">1.4. </w:t>
      </w:r>
      <w:r w:rsidR="00E4058F" w:rsidRPr="0096341C">
        <w:rPr>
          <w:szCs w:val="24"/>
        </w:rPr>
        <w:t xml:space="preserve">Подрядчик обязуется выполнить Работы, указанные в п. 1.1 </w:t>
      </w:r>
      <w:r w:rsidR="00D4748C" w:rsidRPr="0096341C">
        <w:rPr>
          <w:szCs w:val="24"/>
        </w:rPr>
        <w:t>Договора, в</w:t>
      </w:r>
      <w:r w:rsidR="00E4058F" w:rsidRPr="0096341C">
        <w:rPr>
          <w:szCs w:val="24"/>
        </w:rPr>
        <w:t xml:space="preserve"> следующие сроки:</w:t>
      </w:r>
    </w:p>
    <w:p w14:paraId="0B02DE77" w14:textId="2D3ECDF5" w:rsidR="00E4058F" w:rsidRPr="00613359" w:rsidRDefault="00E4058F" w:rsidP="00E4058F">
      <w:pPr>
        <w:pStyle w:val="a9"/>
        <w:spacing w:line="240" w:lineRule="auto"/>
        <w:ind w:left="709"/>
        <w:rPr>
          <w:szCs w:val="24"/>
          <w:lang w:val="ru-RU"/>
        </w:rPr>
      </w:pPr>
      <w:r w:rsidRPr="0096341C">
        <w:rPr>
          <w:szCs w:val="24"/>
        </w:rPr>
        <w:t>Дата начала Работ:</w:t>
      </w:r>
      <w:r w:rsidR="00613359">
        <w:rPr>
          <w:szCs w:val="24"/>
          <w:lang w:val="ru-RU"/>
        </w:rPr>
        <w:t xml:space="preserve"> </w:t>
      </w:r>
      <w:r w:rsidR="00C505ED">
        <w:rPr>
          <w:szCs w:val="24"/>
          <w:lang w:val="ru-RU"/>
        </w:rPr>
        <w:t>___</w:t>
      </w:r>
      <w:r w:rsidR="00613359">
        <w:rPr>
          <w:szCs w:val="24"/>
          <w:lang w:val="ru-RU"/>
        </w:rPr>
        <w:t xml:space="preserve"> ию</w:t>
      </w:r>
      <w:r w:rsidR="00501B0C">
        <w:rPr>
          <w:szCs w:val="24"/>
          <w:lang w:val="ru-RU"/>
        </w:rPr>
        <w:t>н</w:t>
      </w:r>
      <w:r w:rsidR="00613359">
        <w:rPr>
          <w:szCs w:val="24"/>
          <w:lang w:val="ru-RU"/>
        </w:rPr>
        <w:t>я 2016г.</w:t>
      </w:r>
    </w:p>
    <w:p w14:paraId="0B02DE78" w14:textId="06A8EE20" w:rsidR="00E4058F" w:rsidRPr="00613359" w:rsidRDefault="00E4058F" w:rsidP="00E4058F">
      <w:pPr>
        <w:pStyle w:val="a9"/>
        <w:spacing w:line="240" w:lineRule="auto"/>
        <w:ind w:left="709"/>
        <w:rPr>
          <w:szCs w:val="24"/>
          <w:lang w:val="ru-RU"/>
        </w:rPr>
      </w:pPr>
      <w:r w:rsidRPr="0096341C">
        <w:rPr>
          <w:szCs w:val="24"/>
        </w:rPr>
        <w:t xml:space="preserve">Дата окончания Работ: </w:t>
      </w:r>
      <w:r w:rsidR="00C505ED">
        <w:rPr>
          <w:szCs w:val="24"/>
          <w:lang w:val="ru-RU"/>
        </w:rPr>
        <w:t xml:space="preserve">___ </w:t>
      </w:r>
      <w:r w:rsidR="00D4748C">
        <w:rPr>
          <w:szCs w:val="24"/>
          <w:lang w:val="ru-RU"/>
        </w:rPr>
        <w:t xml:space="preserve"> </w:t>
      </w:r>
      <w:r w:rsidR="00501B0C">
        <w:rPr>
          <w:szCs w:val="24"/>
          <w:lang w:val="ru-RU"/>
        </w:rPr>
        <w:t>октя</w:t>
      </w:r>
      <w:r w:rsidR="000338E2">
        <w:rPr>
          <w:szCs w:val="24"/>
          <w:lang w:val="ru-RU"/>
        </w:rPr>
        <w:t>бря</w:t>
      </w:r>
      <w:r w:rsidR="00D4748C">
        <w:rPr>
          <w:szCs w:val="24"/>
          <w:lang w:val="ru-RU"/>
        </w:rPr>
        <w:t xml:space="preserve"> </w:t>
      </w:r>
      <w:r w:rsidR="003667F6">
        <w:rPr>
          <w:szCs w:val="24"/>
          <w:lang w:val="ru-RU"/>
        </w:rPr>
        <w:t>2017</w:t>
      </w:r>
      <w:r w:rsidR="00613359">
        <w:rPr>
          <w:szCs w:val="24"/>
          <w:lang w:val="ru-RU"/>
        </w:rPr>
        <w:t>г.</w:t>
      </w:r>
    </w:p>
    <w:p w14:paraId="0B02DE79" w14:textId="3378D588" w:rsidR="00E4058F" w:rsidRPr="0096341C" w:rsidRDefault="00E4058F" w:rsidP="00E4058F">
      <w:pPr>
        <w:pStyle w:val="a9"/>
        <w:spacing w:line="240" w:lineRule="auto"/>
        <w:rPr>
          <w:i/>
          <w:szCs w:val="24"/>
          <w:lang w:val="ru-RU"/>
        </w:rPr>
      </w:pPr>
      <w:r w:rsidRPr="0096341C">
        <w:rPr>
          <w:szCs w:val="24"/>
          <w:lang w:val="ru-RU"/>
        </w:rPr>
        <w:tab/>
      </w:r>
      <w:r w:rsidRPr="0096341C">
        <w:rPr>
          <w:i/>
          <w:szCs w:val="24"/>
          <w:lang w:val="ru-RU"/>
        </w:rPr>
        <w:t xml:space="preserve">Работы выполняются Подрядчиком в соответствии Графиком </w:t>
      </w:r>
      <w:r w:rsidR="0061154D">
        <w:rPr>
          <w:i/>
          <w:szCs w:val="24"/>
          <w:lang w:val="ru-RU"/>
        </w:rPr>
        <w:t>производства</w:t>
      </w:r>
      <w:r w:rsidRPr="0096341C">
        <w:rPr>
          <w:i/>
          <w:szCs w:val="24"/>
          <w:lang w:val="ru-RU"/>
        </w:rPr>
        <w:t xml:space="preserve"> Работ (</w:t>
      </w:r>
      <w:proofErr w:type="gramStart"/>
      <w:r w:rsidRPr="0096341C">
        <w:rPr>
          <w:i/>
          <w:szCs w:val="24"/>
          <w:lang w:val="ru-RU"/>
        </w:rPr>
        <w:t>Приложение  №</w:t>
      </w:r>
      <w:proofErr w:type="gramEnd"/>
      <w:r w:rsidRPr="0096341C">
        <w:rPr>
          <w:i/>
          <w:szCs w:val="24"/>
          <w:lang w:val="ru-RU"/>
        </w:rPr>
        <w:t xml:space="preserve"> </w:t>
      </w:r>
      <w:r w:rsidR="00613359">
        <w:rPr>
          <w:i/>
          <w:szCs w:val="24"/>
          <w:lang w:val="ru-RU"/>
        </w:rPr>
        <w:t>2</w:t>
      </w:r>
      <w:r w:rsidRPr="0096341C">
        <w:rPr>
          <w:i/>
          <w:szCs w:val="24"/>
          <w:lang w:val="ru-RU"/>
        </w:rPr>
        <w:t xml:space="preserve"> к Договору). </w:t>
      </w:r>
    </w:p>
    <w:p w14:paraId="0B02DE7A" w14:textId="77777777" w:rsidR="00E4058F" w:rsidRPr="0096341C" w:rsidRDefault="00E4058F" w:rsidP="00E4058F">
      <w:pPr>
        <w:pStyle w:val="a9"/>
        <w:spacing w:line="240" w:lineRule="auto"/>
        <w:rPr>
          <w:i/>
          <w:szCs w:val="24"/>
          <w:lang w:val="ru-RU"/>
        </w:rPr>
      </w:pPr>
      <w:r w:rsidRPr="0096341C">
        <w:rPr>
          <w:i/>
          <w:szCs w:val="24"/>
          <w:lang w:val="ru-RU"/>
        </w:rPr>
        <w:lastRenderedPageBreak/>
        <w:t xml:space="preserve"> </w:t>
      </w:r>
      <w:r w:rsidRPr="0096341C">
        <w:rPr>
          <w:i/>
          <w:szCs w:val="24"/>
          <w:lang w:val="ru-RU"/>
        </w:rPr>
        <w:tab/>
      </w:r>
      <w:r w:rsidRPr="0096341C">
        <w:rPr>
          <w:i/>
          <w:szCs w:val="24"/>
        </w:rPr>
        <w:t>Сроки выполнения Работ могут быть изменены по соглашению Сторон.</w:t>
      </w:r>
    </w:p>
    <w:p w14:paraId="0B02DE7B" w14:textId="0EF5EA2C" w:rsidR="00E4058F" w:rsidRPr="0096341C" w:rsidRDefault="00613359" w:rsidP="00613359">
      <w:pPr>
        <w:tabs>
          <w:tab w:val="num" w:pos="4260"/>
        </w:tabs>
        <w:jc w:val="both"/>
        <w:rPr>
          <w:i/>
          <w:sz w:val="24"/>
          <w:szCs w:val="24"/>
          <w:lang w:val="x-none" w:eastAsia="x-none"/>
        </w:rPr>
      </w:pPr>
      <w:r>
        <w:rPr>
          <w:sz w:val="24"/>
          <w:szCs w:val="24"/>
          <w:lang w:eastAsia="x-none"/>
        </w:rPr>
        <w:t xml:space="preserve">1.5. </w:t>
      </w:r>
      <w:r w:rsidR="00E4058F" w:rsidRPr="0096341C">
        <w:rPr>
          <w:sz w:val="24"/>
          <w:szCs w:val="24"/>
          <w:lang w:val="x-none" w:eastAsia="x-none"/>
        </w:rPr>
        <w:t xml:space="preserve">Подрядчик имеет право с письменного согласия Заказчика для выполнения части Работ по настоящему Договору </w:t>
      </w:r>
      <w:proofErr w:type="gramStart"/>
      <w:r w:rsidR="00E4058F" w:rsidRPr="0096341C">
        <w:rPr>
          <w:sz w:val="24"/>
          <w:szCs w:val="24"/>
          <w:lang w:val="x-none" w:eastAsia="x-none"/>
        </w:rPr>
        <w:t>в объеме</w:t>
      </w:r>
      <w:proofErr w:type="gramEnd"/>
      <w:r w:rsidR="00E4058F" w:rsidRPr="0096341C">
        <w:rPr>
          <w:sz w:val="24"/>
          <w:szCs w:val="24"/>
          <w:lang w:val="x-none" w:eastAsia="x-none"/>
        </w:rPr>
        <w:t xml:space="preserve"> не превышающем</w:t>
      </w:r>
      <w:r w:rsidR="00E4058F" w:rsidRPr="0096341C">
        <w:rPr>
          <w:i/>
          <w:sz w:val="24"/>
          <w:szCs w:val="24"/>
          <w:lang w:val="x-none" w:eastAsia="x-none"/>
        </w:rPr>
        <w:t xml:space="preserve"> 30 % </w:t>
      </w:r>
      <w:r w:rsidR="00E4058F" w:rsidRPr="0096341C">
        <w:rPr>
          <w:sz w:val="24"/>
          <w:szCs w:val="24"/>
          <w:lang w:val="x-none" w:eastAsia="x-none"/>
        </w:rPr>
        <w:t>от общего объема Работ привлечь субподрядчика(-</w:t>
      </w:r>
      <w:proofErr w:type="spellStart"/>
      <w:r w:rsidR="00E4058F" w:rsidRPr="0096341C">
        <w:rPr>
          <w:sz w:val="24"/>
          <w:szCs w:val="24"/>
          <w:lang w:val="x-none" w:eastAsia="x-none"/>
        </w:rPr>
        <w:t>ов</w:t>
      </w:r>
      <w:proofErr w:type="spellEnd"/>
      <w:r w:rsidR="00E4058F" w:rsidRPr="0096341C">
        <w:rPr>
          <w:sz w:val="24"/>
          <w:szCs w:val="24"/>
          <w:lang w:val="x-none" w:eastAsia="x-none"/>
        </w:rPr>
        <w:t xml:space="preserve">) при соблюдении условий, изложенных в п. </w:t>
      </w:r>
      <w:r w:rsidR="00E4058F" w:rsidRPr="0096341C">
        <w:rPr>
          <w:sz w:val="24"/>
          <w:szCs w:val="24"/>
          <w:lang w:eastAsia="x-none"/>
        </w:rPr>
        <w:t>3</w:t>
      </w:r>
      <w:r w:rsidR="00E4058F" w:rsidRPr="0096341C">
        <w:rPr>
          <w:sz w:val="24"/>
          <w:szCs w:val="24"/>
          <w:lang w:val="x-none" w:eastAsia="x-none"/>
        </w:rPr>
        <w:t>.</w:t>
      </w:r>
      <w:r w:rsidR="00E4058F" w:rsidRPr="0096341C">
        <w:rPr>
          <w:sz w:val="24"/>
          <w:szCs w:val="24"/>
          <w:lang w:eastAsia="x-none"/>
        </w:rPr>
        <w:t>2</w:t>
      </w:r>
      <w:r w:rsidR="00E4058F" w:rsidRPr="0096341C">
        <w:rPr>
          <w:sz w:val="24"/>
          <w:szCs w:val="24"/>
          <w:lang w:val="x-none" w:eastAsia="x-none"/>
        </w:rPr>
        <w:t>.</w:t>
      </w:r>
      <w:r w:rsidR="00E4058F" w:rsidRPr="0096341C">
        <w:rPr>
          <w:sz w:val="24"/>
          <w:szCs w:val="24"/>
          <w:lang w:eastAsia="x-none"/>
        </w:rPr>
        <w:t>6</w:t>
      </w:r>
      <w:r w:rsidR="00E4058F" w:rsidRPr="0096341C">
        <w:rPr>
          <w:sz w:val="24"/>
          <w:szCs w:val="24"/>
          <w:lang w:val="x-none" w:eastAsia="x-none"/>
        </w:rPr>
        <w:t xml:space="preserve"> настоящего Договора. При этом ответственность за качество произведенных таким(-ими) субподрядчиком(-</w:t>
      </w:r>
      <w:proofErr w:type="spellStart"/>
      <w:r w:rsidR="00E4058F" w:rsidRPr="0096341C">
        <w:rPr>
          <w:sz w:val="24"/>
          <w:szCs w:val="24"/>
          <w:lang w:val="x-none" w:eastAsia="x-none"/>
        </w:rPr>
        <w:t>ами</w:t>
      </w:r>
      <w:proofErr w:type="spellEnd"/>
      <w:r w:rsidR="00E4058F" w:rsidRPr="0096341C">
        <w:rPr>
          <w:sz w:val="24"/>
          <w:szCs w:val="24"/>
          <w:lang w:val="x-none" w:eastAsia="x-none"/>
        </w:rPr>
        <w:t>) работ перед Заказчиком несет Подрядчик.</w:t>
      </w:r>
    </w:p>
    <w:p w14:paraId="0B02DE7C" w14:textId="64FB1232" w:rsidR="00E4058F" w:rsidRPr="0038409E" w:rsidRDefault="00613359" w:rsidP="00613359">
      <w:pPr>
        <w:pStyle w:val="a9"/>
        <w:tabs>
          <w:tab w:val="num" w:pos="4260"/>
        </w:tabs>
        <w:spacing w:line="240" w:lineRule="auto"/>
        <w:rPr>
          <w:szCs w:val="24"/>
        </w:rPr>
      </w:pPr>
      <w:r>
        <w:rPr>
          <w:szCs w:val="24"/>
          <w:lang w:val="ru-RU"/>
        </w:rPr>
        <w:t>1.6.</w:t>
      </w:r>
      <w:r w:rsidR="00E4058F" w:rsidRPr="0038409E">
        <w:rPr>
          <w:szCs w:val="24"/>
        </w:rPr>
        <w:t>Качество используемых Подрядчиком при выполнении Работ оборудования, материалов, комплектующих, иных материально-технических ресурсов должно соответствовать требованиям перечисленных в проектно-сметной документации ГОСТов, ТУ, иным обязательным к качеству требованиям (в случае выполнения работ материалами Подрядчика).</w:t>
      </w:r>
    </w:p>
    <w:p w14:paraId="0B02DE7D" w14:textId="77777777" w:rsidR="00E4058F" w:rsidRPr="0038409E" w:rsidRDefault="00E4058F" w:rsidP="00E4058F">
      <w:pPr>
        <w:pStyle w:val="a9"/>
        <w:spacing w:line="240" w:lineRule="auto"/>
        <w:ind w:left="709"/>
        <w:rPr>
          <w:szCs w:val="24"/>
        </w:rPr>
      </w:pPr>
    </w:p>
    <w:p w14:paraId="0B02DE7E" w14:textId="77777777" w:rsidR="00E4058F" w:rsidRPr="0096341C" w:rsidRDefault="00E4058F" w:rsidP="00613359">
      <w:pPr>
        <w:numPr>
          <w:ilvl w:val="0"/>
          <w:numId w:val="17"/>
        </w:numPr>
        <w:tabs>
          <w:tab w:val="left" w:pos="0"/>
        </w:tabs>
        <w:ind w:left="0" w:firstLine="0"/>
        <w:jc w:val="center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ЦЕНА ДОГОВОРА</w:t>
      </w:r>
    </w:p>
    <w:p w14:paraId="0B02DE7F" w14:textId="6A5D4B9C" w:rsidR="00E4058F" w:rsidRPr="0096341C" w:rsidRDefault="00613359" w:rsidP="00613359">
      <w:pPr>
        <w:pStyle w:val="a9"/>
        <w:numPr>
          <w:ilvl w:val="1"/>
          <w:numId w:val="18"/>
        </w:numPr>
        <w:spacing w:line="240" w:lineRule="auto"/>
        <w:rPr>
          <w:szCs w:val="24"/>
        </w:rPr>
      </w:pPr>
      <w:r>
        <w:rPr>
          <w:szCs w:val="24"/>
          <w:lang w:val="ru-RU"/>
        </w:rPr>
        <w:t xml:space="preserve"> </w:t>
      </w:r>
      <w:r w:rsidR="00E4058F" w:rsidRPr="0096341C">
        <w:rPr>
          <w:szCs w:val="24"/>
        </w:rPr>
        <w:t>Цена настоящего Договора составляет _____(______), кроме того НДС _______(____). Всего с НДС ________(_______).</w:t>
      </w:r>
    </w:p>
    <w:p w14:paraId="0B02DE80" w14:textId="5C956C08" w:rsidR="00E4058F" w:rsidRPr="0096341C" w:rsidRDefault="00E4058F" w:rsidP="00E4058F">
      <w:pPr>
        <w:pStyle w:val="a9"/>
        <w:spacing w:line="240" w:lineRule="auto"/>
        <w:ind w:firstLine="567"/>
        <w:rPr>
          <w:szCs w:val="24"/>
        </w:rPr>
      </w:pPr>
      <w:r w:rsidRPr="0096341C">
        <w:rPr>
          <w:szCs w:val="24"/>
        </w:rPr>
        <w:t xml:space="preserve">Цена Договора является твердой (неизменной) и представляет собой полную стоимость всего объема </w:t>
      </w:r>
      <w:r w:rsidR="00BD7438">
        <w:rPr>
          <w:szCs w:val="24"/>
          <w:lang w:val="ru-RU"/>
        </w:rPr>
        <w:t>Работ</w:t>
      </w:r>
      <w:r w:rsidRPr="0096341C">
        <w:rPr>
          <w:szCs w:val="24"/>
        </w:rPr>
        <w:t xml:space="preserve"> по настоящему договору</w:t>
      </w:r>
      <w:r w:rsidRPr="0096341C">
        <w:rPr>
          <w:i/>
          <w:szCs w:val="24"/>
        </w:rPr>
        <w:t>. Цена договора является твердой даже если на момент  заключения  Договора  и подготовки проектной или рабочей документации исключена возможность  определить полный объем Работ, необходимых для строительства Объекта.</w:t>
      </w:r>
    </w:p>
    <w:p w14:paraId="0B02DE81" w14:textId="77777777" w:rsidR="00E4058F" w:rsidRPr="0096341C" w:rsidRDefault="00E4058F" w:rsidP="00E4058F">
      <w:pPr>
        <w:pStyle w:val="a9"/>
        <w:tabs>
          <w:tab w:val="left" w:pos="1134"/>
          <w:tab w:val="num" w:pos="3960"/>
        </w:tabs>
        <w:spacing w:line="240" w:lineRule="auto"/>
        <w:rPr>
          <w:b/>
          <w:szCs w:val="24"/>
        </w:rPr>
      </w:pPr>
      <w:r w:rsidRPr="0096341C">
        <w:rPr>
          <w:szCs w:val="24"/>
        </w:rPr>
        <w:tab/>
      </w:r>
      <w:r w:rsidRPr="0096341C">
        <w:rPr>
          <w:b/>
          <w:szCs w:val="24"/>
        </w:rPr>
        <w:t xml:space="preserve">Цена настоящего Договора складывается:   </w:t>
      </w:r>
    </w:p>
    <w:p w14:paraId="0B02DE82" w14:textId="327B3370" w:rsidR="00E4058F" w:rsidRPr="0096341C" w:rsidRDefault="00E4058F" w:rsidP="00E4058F">
      <w:pPr>
        <w:tabs>
          <w:tab w:val="left" w:pos="567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 xml:space="preserve">2.1.1. </w:t>
      </w:r>
      <w:proofErr w:type="gramStart"/>
      <w:r w:rsidRPr="0096341C">
        <w:rPr>
          <w:i/>
          <w:sz w:val="24"/>
          <w:szCs w:val="24"/>
        </w:rPr>
        <w:t>из  стоимости</w:t>
      </w:r>
      <w:proofErr w:type="gramEnd"/>
      <w:r w:rsidRPr="0096341C">
        <w:rPr>
          <w:i/>
          <w:sz w:val="24"/>
          <w:szCs w:val="24"/>
        </w:rPr>
        <w:t xml:space="preserve"> Работ, выполняемых Подрядчиком по Договору. Стоимость Работ определяется на основании Смет, являющихся приложен</w:t>
      </w:r>
      <w:r w:rsidR="00C505ED">
        <w:rPr>
          <w:i/>
          <w:sz w:val="24"/>
          <w:szCs w:val="24"/>
        </w:rPr>
        <w:t>иями к Договору (далее - Смета).</w:t>
      </w:r>
      <w:r w:rsidRPr="0096341C">
        <w:rPr>
          <w:i/>
          <w:sz w:val="24"/>
          <w:szCs w:val="24"/>
        </w:rPr>
        <w:t xml:space="preserve"> </w:t>
      </w:r>
    </w:p>
    <w:p w14:paraId="0B02DE83" w14:textId="77777777" w:rsidR="00E4058F" w:rsidRPr="0096341C" w:rsidRDefault="00E4058F" w:rsidP="00E4058F">
      <w:pPr>
        <w:tabs>
          <w:tab w:val="left" w:pos="567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>2.1.2. из стоимости расходов (издержек) Подрядчика, а так же иных расходов Подрядчика, связанных с выполнением Работ по Договору, в том числе но не ограничиваясь, затрат, на приобретение материалов и оборудования, необходимых для выполнения Работ, расходов связанных с транспортными, погрузочно-разгрузочными работами, разработкой проекта производства работ, страхованием и прочими расходами, необходимыми для доставки материалов и оборудования к месту выполнения Работ для выполнения сопутствующих Работ и услуг</w:t>
      </w:r>
      <w:r w:rsidRPr="0096341C">
        <w:rPr>
          <w:sz w:val="24"/>
          <w:szCs w:val="24"/>
        </w:rPr>
        <w:t xml:space="preserve">, </w:t>
      </w:r>
      <w:r w:rsidRPr="0096341C">
        <w:rPr>
          <w:i/>
          <w:sz w:val="24"/>
          <w:szCs w:val="24"/>
        </w:rPr>
        <w:t>утвержденных в Сметах.</w:t>
      </w:r>
    </w:p>
    <w:p w14:paraId="0B02DE84" w14:textId="77777777" w:rsidR="00E4058F" w:rsidRPr="0096341C" w:rsidRDefault="00E4058F" w:rsidP="00E4058F">
      <w:pPr>
        <w:tabs>
          <w:tab w:val="left" w:pos="567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>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14:paraId="0B02DE85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426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Существенное изменение обстоятельств, из которых Стороны исходили при заключении </w:t>
      </w:r>
      <w:r w:rsidRPr="0038409E">
        <w:rPr>
          <w:szCs w:val="24"/>
        </w:rPr>
        <w:t>Договора (</w:t>
      </w:r>
      <w:hyperlink r:id="rId11" w:history="1">
        <w:r w:rsidRPr="0038409E">
          <w:rPr>
            <w:rStyle w:val="af0"/>
            <w:color w:val="auto"/>
            <w:szCs w:val="24"/>
            <w:u w:val="none"/>
          </w:rPr>
          <w:t>статья 451</w:t>
        </w:r>
      </w:hyperlink>
      <w:r w:rsidRPr="0038409E">
        <w:rPr>
          <w:szCs w:val="24"/>
        </w:rPr>
        <w:t xml:space="preserve"> ГК </w:t>
      </w:r>
      <w:r w:rsidRPr="0096341C">
        <w:rPr>
          <w:szCs w:val="24"/>
        </w:rPr>
        <w:t>РФ), не является основанием для пересмотра Цены настоящего Договора.</w:t>
      </w:r>
    </w:p>
    <w:p w14:paraId="0B02DE86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4260"/>
        </w:tabs>
        <w:spacing w:line="240" w:lineRule="auto"/>
        <w:ind w:left="0" w:firstLine="567"/>
        <w:rPr>
          <w:i/>
          <w:szCs w:val="24"/>
        </w:rPr>
      </w:pPr>
      <w:r w:rsidRPr="0096341C">
        <w:rPr>
          <w:i/>
          <w:szCs w:val="24"/>
        </w:rPr>
        <w:t>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14:paraId="0B02DE87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4260"/>
        </w:tabs>
        <w:spacing w:line="240" w:lineRule="auto"/>
        <w:ind w:left="0" w:firstLine="567"/>
        <w:rPr>
          <w:i/>
          <w:szCs w:val="24"/>
        </w:rPr>
      </w:pPr>
      <w:r w:rsidRPr="0096341C">
        <w:rPr>
          <w:i/>
          <w:szCs w:val="24"/>
        </w:rPr>
        <w:t>Стоимость выполненных в календарном месяце Работ определяется на основании ежемесячно подписываемых сторонами Актов о приемке выполненных работ (форма КС-2) и Справок о стоимости выполненных работ и затрат (форма КС-3).</w:t>
      </w:r>
    </w:p>
    <w:p w14:paraId="0B02DE88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426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Заказчик вправе потребовать уменьшения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 в случае уменьшения объема работ, выявленного как в ходе </w:t>
      </w:r>
      <w:r w:rsidRPr="0096341C">
        <w:rPr>
          <w:szCs w:val="24"/>
          <w:lang w:val="ru-RU"/>
        </w:rPr>
        <w:t>исполнения Договора</w:t>
      </w:r>
      <w:r w:rsidRPr="0096341C">
        <w:rPr>
          <w:szCs w:val="24"/>
        </w:rPr>
        <w:t>, так и до начала</w:t>
      </w:r>
      <w:r w:rsidRPr="0096341C">
        <w:rPr>
          <w:szCs w:val="24"/>
          <w:lang w:val="ru-RU"/>
        </w:rPr>
        <w:t xml:space="preserve"> исполнения Договора</w:t>
      </w:r>
      <w:r w:rsidRPr="0096341C">
        <w:rPr>
          <w:szCs w:val="24"/>
        </w:rPr>
        <w:t xml:space="preserve">. Перечень работ, исключенных из проектной документации и Сметной документации и не подлежащих в связи с этим выполнению в соответствии с Договором, а также величина уменьшения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 определяется Заказчиком в одностороннем порядке, о чем выдается уведомление, подписываемое Заказчиком. Цена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документацию.</w:t>
      </w:r>
    </w:p>
    <w:p w14:paraId="0B02DE89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426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В случае несогласия Подрядчика с уменьшением объема подлежащих выполнению работ и снижением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, он вправе требовать в судебном порядке возмещения убытков, вызванных необоснованным уменьшением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 Заказчиком. При этом обязательства Подрядчика, связанные с выполнением других работ, не исключенных из </w:t>
      </w:r>
      <w:r w:rsidRPr="0096341C">
        <w:rPr>
          <w:szCs w:val="24"/>
        </w:rPr>
        <w:lastRenderedPageBreak/>
        <w:t>проектной документации и Сметной документации, сохраняются в полном объеме, независимо от несогласия Подрядчика с уменьшением объема работ.</w:t>
      </w:r>
    </w:p>
    <w:p w14:paraId="0B02DE8A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426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Заказчик вправе в соответствии с </w:t>
      </w:r>
      <w:hyperlink r:id="rId12" w:history="1">
        <w:r w:rsidRPr="0096341C">
          <w:rPr>
            <w:rStyle w:val="af0"/>
            <w:color w:val="auto"/>
            <w:szCs w:val="24"/>
            <w:u w:val="none"/>
          </w:rPr>
          <w:t>пунктом 1 статьи 744</w:t>
        </w:r>
      </w:hyperlink>
      <w:r w:rsidRPr="0096341C">
        <w:rPr>
          <w:szCs w:val="24"/>
        </w:rPr>
        <w:t xml:space="preserve"> ГК РФ внести изменения в проектную документацию, учитывающие дополнительные работы, по стоимости не превышающие 10% от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>. В таком случае Заказчик направляет Подрядчику соответствующее указание. Выполнение дополнительных работ в соответствии с настоящим пунктом не влечет увеличение твердой цены Договора и, соответственно, не налагает на Заказчика дополнительных финансовых обязательств.</w:t>
      </w:r>
    </w:p>
    <w:p w14:paraId="0B02DE8B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426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Внесение в проектную документацию изменений, предусматривающих дополнительные работы, стоимость которых превышает 10% от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>, осуществляется на основе согласованной Сторонами дополнительной сметы. Подрядчик, не удостоверившись в наличии согласования Заказчиком дополнительной сметы, лишается права на оплату указанных в ней дополнительных работ.</w:t>
      </w:r>
    </w:p>
    <w:p w14:paraId="0B02DE8C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426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Стороны пришли к соглашению, что любое увеличение общей стоимости отдельных видов работ, либо отдельных видов материалов (единицы работ/материалов) более чем на 10% от стоимости таких материалов и работ (единицы материалов/работ), установленной в Сметной документации, должно быть согласовано Сторонами в каждом случае увеличения.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документов, подтверждающих цену за единицу работ/материалов и обосновывающих увеличение стоимости работ и/или материалов (единицы работ/материалов), и получить письменное согласие Ответственного лица Заказчика на производство таких работ или закупку материалов.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</w:t>
      </w:r>
      <w:hyperlink r:id="rId13" w:history="1">
        <w:r w:rsidRPr="0096341C">
          <w:rPr>
            <w:rStyle w:val="af0"/>
            <w:color w:val="auto"/>
            <w:szCs w:val="24"/>
            <w:u w:val="none"/>
          </w:rPr>
          <w:t>статей 709</w:t>
        </w:r>
      </w:hyperlink>
      <w:r w:rsidRPr="0096341C">
        <w:rPr>
          <w:szCs w:val="24"/>
        </w:rPr>
        <w:t xml:space="preserve"> и </w:t>
      </w:r>
      <w:hyperlink r:id="rId14" w:history="1">
        <w:r w:rsidRPr="0096341C">
          <w:rPr>
            <w:rStyle w:val="af0"/>
            <w:color w:val="auto"/>
            <w:szCs w:val="24"/>
            <w:u w:val="none"/>
          </w:rPr>
          <w:t>744</w:t>
        </w:r>
      </w:hyperlink>
      <w:r w:rsidRPr="0096341C">
        <w:rPr>
          <w:szCs w:val="24"/>
        </w:rPr>
        <w:t xml:space="preserve"> ГК РФ.</w:t>
      </w:r>
    </w:p>
    <w:p w14:paraId="0B02DE8E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1380"/>
          <w:tab w:val="num" w:pos="426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>Общая стоимость выполненных по настоящему Договору Работ не может превышать стоимость, установленную п.2.1., и включает расходы Подрядчика, связанные с качественным, досрочным и (или) своевременным выполнением Работ.</w:t>
      </w:r>
    </w:p>
    <w:p w14:paraId="0B02DE8F" w14:textId="595DCB33" w:rsidR="00E4058F" w:rsidRPr="0096341C" w:rsidRDefault="00E4058F" w:rsidP="00E4058F">
      <w:pPr>
        <w:pStyle w:val="a9"/>
        <w:tabs>
          <w:tab w:val="num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</w:t>
      </w:r>
      <w:r w:rsidR="009333AA">
        <w:rPr>
          <w:szCs w:val="24"/>
          <w:lang w:val="ru-RU"/>
        </w:rPr>
        <w:t>1</w:t>
      </w:r>
      <w:r w:rsidRPr="0096341C">
        <w:rPr>
          <w:szCs w:val="24"/>
        </w:rPr>
        <w:t xml:space="preserve">. Превышение Подрядчиком объемов Работ по Договору и/или стоимости Работ и Расходов по Договору, не подтвержденных дополнительным соглашением Сторон, не подлежит оплате Заказчиком. </w:t>
      </w:r>
    </w:p>
    <w:p w14:paraId="0B02DE90" w14:textId="5AC130F3" w:rsidR="00E4058F" w:rsidRPr="0096341C" w:rsidRDefault="00E4058F" w:rsidP="00E4058F">
      <w:pPr>
        <w:pStyle w:val="a9"/>
        <w:tabs>
          <w:tab w:val="num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</w:t>
      </w:r>
      <w:r w:rsidR="009333AA">
        <w:rPr>
          <w:szCs w:val="24"/>
          <w:lang w:val="ru-RU"/>
        </w:rPr>
        <w:t>2</w:t>
      </w:r>
      <w:r w:rsidRPr="0096341C">
        <w:rPr>
          <w:szCs w:val="24"/>
        </w:rPr>
        <w:t>. В случае применения коэффициентов (индексов) и иных аналогичных значений с целью определения стоимости Работ и расходов Подрядчика, при подписании Актов о приемке выполненных работ стороны руководствуются Сметами.</w:t>
      </w:r>
    </w:p>
    <w:p w14:paraId="0B02DE91" w14:textId="7EBD6E1A" w:rsidR="00E4058F" w:rsidRPr="0096341C" w:rsidRDefault="00E4058F" w:rsidP="00E4058F">
      <w:pPr>
        <w:pStyle w:val="a9"/>
        <w:tabs>
          <w:tab w:val="num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</w:t>
      </w:r>
      <w:r w:rsidR="009333AA">
        <w:rPr>
          <w:szCs w:val="24"/>
          <w:lang w:val="ru-RU"/>
        </w:rPr>
        <w:t>3</w:t>
      </w:r>
      <w:r w:rsidRPr="0096341C">
        <w:rPr>
          <w:szCs w:val="24"/>
        </w:rPr>
        <w:t>. Применение Подрядчиком  иных позиций Ценника, а равно неправомерное его применение, является изменением стоимости Работ и расходов, которое должно быть оформлено дополнительным соглашением Сторон к Договору</w:t>
      </w:r>
      <w:r w:rsidRPr="0096341C">
        <w:rPr>
          <w:szCs w:val="24"/>
          <w:lang w:val="ru-RU"/>
        </w:rPr>
        <w:t xml:space="preserve"> в порядке, установленном Договором</w:t>
      </w:r>
      <w:r w:rsidRPr="0096341C">
        <w:rPr>
          <w:szCs w:val="24"/>
        </w:rPr>
        <w:t xml:space="preserve">. </w:t>
      </w:r>
    </w:p>
    <w:p w14:paraId="0B02DE92" w14:textId="5F04DA66" w:rsidR="00E4058F" w:rsidRPr="0096341C" w:rsidRDefault="00E4058F" w:rsidP="00E4058F">
      <w:pPr>
        <w:pStyle w:val="a9"/>
        <w:tabs>
          <w:tab w:val="left" w:pos="1134"/>
        </w:tabs>
        <w:spacing w:line="240" w:lineRule="auto"/>
        <w:ind w:left="567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</w:t>
      </w:r>
      <w:r w:rsidR="009333AA">
        <w:rPr>
          <w:szCs w:val="24"/>
          <w:lang w:val="ru-RU"/>
        </w:rPr>
        <w:t>4</w:t>
      </w:r>
      <w:r w:rsidRPr="0096341C">
        <w:rPr>
          <w:szCs w:val="24"/>
        </w:rPr>
        <w:t>. Заказчик вправе требовать уменьшения стоимости Работ:</w:t>
      </w:r>
    </w:p>
    <w:p w14:paraId="0B02DE93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а) в случае неправомерного применения Подрядчиком различных коэффициентов (индексов), а равно позиций Ценника в Актах о приемке выполненных работ;</w:t>
      </w:r>
    </w:p>
    <w:p w14:paraId="0B02DE94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б) в иных случаях необоснованного увеличения стоимости и объемов выполненных Работ и Расходов.</w:t>
      </w:r>
    </w:p>
    <w:p w14:paraId="0B02DE95" w14:textId="02248ABA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случае включения в Акты о приемке выполненных работ, завышенных объемов Работ или невыполненных Работ, предусмотренных соответствующим дополнительным соглашением, </w:t>
      </w:r>
      <w:r w:rsidR="002909F5" w:rsidRPr="0096341C">
        <w:rPr>
          <w:sz w:val="24"/>
          <w:szCs w:val="24"/>
        </w:rPr>
        <w:t>Заказчик вправе</w:t>
      </w:r>
      <w:r w:rsidRPr="0096341C">
        <w:rPr>
          <w:sz w:val="24"/>
          <w:szCs w:val="24"/>
        </w:rPr>
        <w:t xml:space="preserve"> </w:t>
      </w:r>
      <w:r w:rsidR="002909F5" w:rsidRPr="0096341C">
        <w:rPr>
          <w:sz w:val="24"/>
          <w:szCs w:val="24"/>
        </w:rPr>
        <w:t>отказаться от</w:t>
      </w:r>
      <w:r w:rsidRPr="0096341C">
        <w:rPr>
          <w:sz w:val="24"/>
          <w:szCs w:val="24"/>
        </w:rPr>
        <w:t xml:space="preserve"> подписания таких актов и оплаты Работ и Расходов. </w:t>
      </w:r>
    </w:p>
    <w:p w14:paraId="0B02DE96" w14:textId="787F37FD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2.1</w:t>
      </w:r>
      <w:r w:rsidR="009333AA">
        <w:rPr>
          <w:sz w:val="24"/>
          <w:szCs w:val="24"/>
        </w:rPr>
        <w:t>4</w:t>
      </w:r>
      <w:r w:rsidRPr="0096341C">
        <w:rPr>
          <w:sz w:val="24"/>
          <w:szCs w:val="24"/>
        </w:rPr>
        <w:t>.1. Заказчик вправе требовать уменьшения стоимости Работ:</w:t>
      </w:r>
    </w:p>
    <w:p w14:paraId="0B02DE97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а) в случае использования Подрядчиком без согласования с Заказчиком материалов более низкого качества;</w:t>
      </w:r>
    </w:p>
    <w:p w14:paraId="0B02DE98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б) в случае нарушения срока, качества и (или) иных условий выполнения Работ, влияющих на их стоимость.</w:t>
      </w:r>
    </w:p>
    <w:p w14:paraId="0B02DE99" w14:textId="7D37C73F" w:rsidR="00E4058F" w:rsidRPr="0096341C" w:rsidRDefault="00E4058F" w:rsidP="00E4058F">
      <w:pPr>
        <w:ind w:left="8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lastRenderedPageBreak/>
        <w:t>2.1</w:t>
      </w:r>
      <w:r w:rsidR="009333AA">
        <w:rPr>
          <w:sz w:val="24"/>
          <w:szCs w:val="24"/>
        </w:rPr>
        <w:t>5</w:t>
      </w:r>
      <w:r w:rsidRPr="0096341C">
        <w:rPr>
          <w:sz w:val="24"/>
          <w:szCs w:val="24"/>
        </w:rPr>
        <w:t>. Если принятые Работы, указанные в п. 2.1</w:t>
      </w:r>
      <w:r w:rsidR="009333AA">
        <w:rPr>
          <w:sz w:val="24"/>
          <w:szCs w:val="24"/>
        </w:rPr>
        <w:t>4</w:t>
      </w:r>
      <w:r w:rsidRPr="0096341C">
        <w:rPr>
          <w:sz w:val="24"/>
          <w:szCs w:val="24"/>
        </w:rPr>
        <w:t>. настоящего Договора, оплачены Заказчиком, Заказчик вправе по своему усмотрению:</w:t>
      </w:r>
    </w:p>
    <w:p w14:paraId="0B02DE9A" w14:textId="67D29B2A" w:rsidR="00E4058F" w:rsidRPr="0096341C" w:rsidRDefault="00E4058F" w:rsidP="00E4058F">
      <w:pPr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а) в одностороннем порядке скорректировать акт выполненных работ (в том числе после его обоюдного подписания) на основании </w:t>
      </w:r>
      <w:proofErr w:type="spellStart"/>
      <w:r w:rsidRPr="0096341C">
        <w:rPr>
          <w:sz w:val="24"/>
          <w:szCs w:val="24"/>
        </w:rPr>
        <w:t>комиссионно</w:t>
      </w:r>
      <w:proofErr w:type="spellEnd"/>
      <w:r w:rsidRPr="0096341C">
        <w:rPr>
          <w:sz w:val="24"/>
          <w:szCs w:val="24"/>
        </w:rPr>
        <w:t xml:space="preserve"> зафиксированного факта, указанного в п. 2.1</w:t>
      </w:r>
      <w:r w:rsidR="009333AA">
        <w:rPr>
          <w:sz w:val="24"/>
          <w:szCs w:val="24"/>
        </w:rPr>
        <w:t>4</w:t>
      </w:r>
      <w:r w:rsidRPr="0096341C">
        <w:rPr>
          <w:sz w:val="24"/>
          <w:szCs w:val="24"/>
        </w:rPr>
        <w:t xml:space="preserve"> настоящего договора, в порядке, установленном п. 2.1</w:t>
      </w:r>
      <w:r w:rsidR="009333AA">
        <w:rPr>
          <w:sz w:val="24"/>
          <w:szCs w:val="24"/>
        </w:rPr>
        <w:t>5</w:t>
      </w:r>
      <w:r w:rsidRPr="0096341C">
        <w:rPr>
          <w:sz w:val="24"/>
          <w:szCs w:val="24"/>
        </w:rPr>
        <w:t>.1 настоящего договора. После такой корректировки акт считается подписанным Сторонами в новой редакции;</w:t>
      </w:r>
    </w:p>
    <w:p w14:paraId="0B02DE9B" w14:textId="77777777" w:rsidR="00E4058F" w:rsidRPr="0096341C" w:rsidRDefault="00E4058F" w:rsidP="00E4058F">
      <w:pPr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14:paraId="0B02DE9C" w14:textId="05DB215E" w:rsidR="00E4058F" w:rsidRPr="0096341C" w:rsidRDefault="00E4058F" w:rsidP="00E4058F">
      <w:pPr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2.1</w:t>
      </w:r>
      <w:r w:rsidR="009333AA">
        <w:rPr>
          <w:sz w:val="24"/>
          <w:szCs w:val="24"/>
        </w:rPr>
        <w:t>5</w:t>
      </w:r>
      <w:r w:rsidRPr="0096341C">
        <w:rPr>
          <w:sz w:val="24"/>
          <w:szCs w:val="24"/>
        </w:rPr>
        <w:t>.1. Комиссия для установления факта, указанного в п. 2.1</w:t>
      </w:r>
      <w:r w:rsidR="009333AA">
        <w:rPr>
          <w:sz w:val="24"/>
          <w:szCs w:val="24"/>
        </w:rPr>
        <w:t>4</w:t>
      </w:r>
      <w:r w:rsidRPr="0096341C">
        <w:rPr>
          <w:sz w:val="24"/>
          <w:szCs w:val="24"/>
        </w:rPr>
        <w:t xml:space="preserve"> настоящего договора, включает представителей Заказчика и Подрядчика.</w:t>
      </w:r>
    </w:p>
    <w:p w14:paraId="0B02DE9D" w14:textId="6C5962B8" w:rsidR="00E4058F" w:rsidRPr="0096341C" w:rsidRDefault="00E4058F" w:rsidP="00E4058F">
      <w:pPr>
        <w:pStyle w:val="a9"/>
        <w:tabs>
          <w:tab w:val="left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В случае, если представитель Подрядчика не является для участия в комиссии в течение 5 дней после направления соответствующего уведомления, факт, указанный в п. 2.1</w:t>
      </w:r>
      <w:r w:rsidR="009333AA">
        <w:rPr>
          <w:szCs w:val="24"/>
          <w:lang w:val="ru-RU"/>
        </w:rPr>
        <w:t>4</w:t>
      </w:r>
      <w:r w:rsidRPr="0096341C">
        <w:rPr>
          <w:szCs w:val="24"/>
        </w:rPr>
        <w:t xml:space="preserve">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Подрядчика.</w:t>
      </w:r>
    </w:p>
    <w:p w14:paraId="0B02DE9E" w14:textId="28B37EBC" w:rsidR="00E4058F" w:rsidRPr="0096341C" w:rsidRDefault="00E4058F" w:rsidP="00E4058F">
      <w:pPr>
        <w:pStyle w:val="a9"/>
        <w:tabs>
          <w:tab w:val="left" w:pos="567"/>
        </w:tabs>
        <w:spacing w:line="240" w:lineRule="auto"/>
        <w:ind w:firstLine="709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</w:t>
      </w:r>
      <w:r w:rsidR="009333AA">
        <w:rPr>
          <w:szCs w:val="24"/>
          <w:lang w:val="ru-RU"/>
        </w:rPr>
        <w:t>6</w:t>
      </w:r>
      <w:r w:rsidRPr="0096341C">
        <w:rPr>
          <w:szCs w:val="24"/>
        </w:rPr>
        <w:t xml:space="preserve">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распределяется между сторонами в следующем порядке:  </w:t>
      </w:r>
    </w:p>
    <w:p w14:paraId="0B02DE9F" w14:textId="28B3A58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полученная подрядчиком экономия подлежит распределению между сторонами в следующем соотношении: Заказчику </w:t>
      </w:r>
      <w:r w:rsidR="00F96D97">
        <w:rPr>
          <w:i/>
          <w:sz w:val="24"/>
          <w:szCs w:val="24"/>
        </w:rPr>
        <w:t>100</w:t>
      </w:r>
      <w:r w:rsidR="0038409E" w:rsidRPr="0038409E">
        <w:rPr>
          <w:i/>
          <w:sz w:val="24"/>
          <w:szCs w:val="24"/>
        </w:rPr>
        <w:t xml:space="preserve"> %</w:t>
      </w:r>
      <w:r w:rsidRPr="0096341C">
        <w:rPr>
          <w:sz w:val="24"/>
          <w:szCs w:val="24"/>
        </w:rPr>
        <w:t xml:space="preserve">, Подрядчику </w:t>
      </w:r>
      <w:r w:rsidR="00F96D97">
        <w:rPr>
          <w:i/>
          <w:sz w:val="24"/>
          <w:szCs w:val="24"/>
        </w:rPr>
        <w:t>0</w:t>
      </w:r>
      <w:r w:rsidR="0038409E" w:rsidRPr="0038409E">
        <w:rPr>
          <w:i/>
          <w:sz w:val="24"/>
          <w:szCs w:val="24"/>
        </w:rPr>
        <w:t xml:space="preserve"> %</w:t>
      </w:r>
      <w:r w:rsidRPr="0096341C">
        <w:rPr>
          <w:sz w:val="24"/>
          <w:szCs w:val="24"/>
        </w:rPr>
        <w:t xml:space="preserve">. </w:t>
      </w:r>
    </w:p>
    <w:p w14:paraId="0B02DEA0" w14:textId="0AA04E97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>2.1</w:t>
      </w:r>
      <w:r w:rsidR="009333AA">
        <w:rPr>
          <w:rFonts w:ascii="Times New Roman" w:hAnsi="Times New Roman"/>
          <w:sz w:val="24"/>
          <w:szCs w:val="24"/>
          <w:lang w:eastAsia="ru-RU"/>
        </w:rPr>
        <w:t>7</w:t>
      </w:r>
      <w:r w:rsidRPr="0096341C">
        <w:rPr>
          <w:rFonts w:ascii="Times New Roman" w:hAnsi="Times New Roman"/>
          <w:sz w:val="24"/>
          <w:szCs w:val="24"/>
          <w:lang w:eastAsia="ru-RU"/>
        </w:rPr>
        <w:t xml:space="preserve">. Заказчик </w:t>
      </w:r>
      <w:r w:rsidR="00E430EC">
        <w:rPr>
          <w:rFonts w:ascii="Times New Roman" w:hAnsi="Times New Roman"/>
          <w:sz w:val="24"/>
          <w:szCs w:val="24"/>
          <w:lang w:eastAsia="ru-RU"/>
        </w:rPr>
        <w:t xml:space="preserve">вправе в одностороннем порядке </w:t>
      </w:r>
      <w:r w:rsidRPr="0096341C">
        <w:rPr>
          <w:rFonts w:ascii="Times New Roman" w:hAnsi="Times New Roman"/>
          <w:sz w:val="24"/>
          <w:szCs w:val="24"/>
          <w:lang w:eastAsia="ru-RU"/>
        </w:rPr>
        <w:t xml:space="preserve">вносить корректировки в сроки выполнения Работ </w:t>
      </w:r>
      <w:r w:rsidRPr="0096341C">
        <w:rPr>
          <w:rFonts w:ascii="Times New Roman" w:hAnsi="Times New Roman"/>
          <w:i/>
          <w:sz w:val="24"/>
          <w:szCs w:val="24"/>
          <w:lang w:eastAsia="ru-RU"/>
        </w:rPr>
        <w:t>при корректировках инвестиционных программ, программ ремонта оборудования (</w:t>
      </w:r>
      <w:proofErr w:type="spellStart"/>
      <w:r w:rsidRPr="0096341C">
        <w:rPr>
          <w:rFonts w:ascii="Times New Roman" w:hAnsi="Times New Roman"/>
          <w:i/>
          <w:sz w:val="24"/>
          <w:szCs w:val="24"/>
          <w:lang w:eastAsia="ru-RU"/>
        </w:rPr>
        <w:t>ЗиС</w:t>
      </w:r>
      <w:proofErr w:type="spellEnd"/>
      <w:r w:rsidRPr="0096341C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Pr="0096341C">
        <w:rPr>
          <w:rFonts w:ascii="Times New Roman" w:hAnsi="Times New Roman"/>
          <w:i/>
          <w:sz w:val="24"/>
          <w:szCs w:val="24"/>
          <w:lang w:eastAsia="ru-RU"/>
        </w:rPr>
        <w:t>ТПиР</w:t>
      </w:r>
      <w:proofErr w:type="spellEnd"/>
      <w:r w:rsidRPr="0096341C">
        <w:rPr>
          <w:rFonts w:ascii="Times New Roman" w:hAnsi="Times New Roman"/>
          <w:i/>
          <w:sz w:val="24"/>
          <w:szCs w:val="24"/>
          <w:lang w:eastAsia="ru-RU"/>
        </w:rPr>
        <w:t>, эксплуатации и пр.)</w:t>
      </w:r>
      <w:r w:rsidRPr="0096341C">
        <w:rPr>
          <w:rFonts w:ascii="Times New Roman" w:hAnsi="Times New Roman"/>
          <w:sz w:val="24"/>
          <w:szCs w:val="24"/>
          <w:lang w:eastAsia="ru-RU"/>
        </w:rPr>
        <w:t xml:space="preserve"> при условии соб</w:t>
      </w:r>
      <w:r w:rsidR="00E430EC">
        <w:rPr>
          <w:rFonts w:ascii="Times New Roman" w:hAnsi="Times New Roman"/>
          <w:sz w:val="24"/>
          <w:szCs w:val="24"/>
          <w:lang w:eastAsia="ru-RU"/>
        </w:rPr>
        <w:t xml:space="preserve">людения требований к объективно </w:t>
      </w:r>
      <w:r w:rsidRPr="0096341C">
        <w:rPr>
          <w:rFonts w:ascii="Times New Roman" w:hAnsi="Times New Roman"/>
          <w:sz w:val="24"/>
          <w:szCs w:val="24"/>
          <w:lang w:eastAsia="ru-RU"/>
        </w:rPr>
        <w:t>необходимым срокам, необходимым для технологического процесса</w:t>
      </w:r>
      <w:r w:rsidRPr="0096341C">
        <w:rPr>
          <w:rFonts w:ascii="Times New Roman" w:hAnsi="Times New Roman"/>
          <w:b/>
          <w:sz w:val="24"/>
          <w:szCs w:val="24"/>
          <w:lang w:eastAsia="ru-RU"/>
        </w:rPr>
        <w:t>,</w:t>
      </w:r>
      <w:r w:rsidR="00E430EC">
        <w:rPr>
          <w:rFonts w:ascii="Times New Roman" w:hAnsi="Times New Roman"/>
          <w:sz w:val="24"/>
          <w:szCs w:val="24"/>
          <w:lang w:eastAsia="ru-RU"/>
        </w:rPr>
        <w:t xml:space="preserve"> путем направления Подрядчику </w:t>
      </w:r>
      <w:r w:rsidRPr="0096341C">
        <w:rPr>
          <w:rFonts w:ascii="Times New Roman" w:hAnsi="Times New Roman"/>
          <w:sz w:val="24"/>
          <w:szCs w:val="24"/>
          <w:lang w:eastAsia="ru-RU"/>
        </w:rPr>
        <w:t>уведомления об изменении Договора. Договор считается измененным в одностороннем порядке по истечении 15 (пятнадцати) календарных дней с момента получения Подрядчиком уведомления Заказчика об изменении Договора, если ин</w:t>
      </w:r>
      <w:r w:rsidR="00E430EC">
        <w:rPr>
          <w:rFonts w:ascii="Times New Roman" w:hAnsi="Times New Roman"/>
          <w:sz w:val="24"/>
          <w:szCs w:val="24"/>
          <w:lang w:eastAsia="ru-RU"/>
        </w:rPr>
        <w:t xml:space="preserve">ой срок не указан Заказчиком в </w:t>
      </w:r>
      <w:r w:rsidRPr="0096341C">
        <w:rPr>
          <w:rFonts w:ascii="Times New Roman" w:hAnsi="Times New Roman"/>
          <w:sz w:val="24"/>
          <w:szCs w:val="24"/>
          <w:lang w:eastAsia="ru-RU"/>
        </w:rPr>
        <w:t>таком уведомлении.</w:t>
      </w:r>
    </w:p>
    <w:p w14:paraId="0B02DEA1" w14:textId="17C93CD7" w:rsidR="00E4058F" w:rsidRPr="0096341C" w:rsidRDefault="00E4058F" w:rsidP="00E4058F">
      <w:pPr>
        <w:pStyle w:val="ab"/>
        <w:widowControl/>
        <w:spacing w:line="240" w:lineRule="auto"/>
        <w:rPr>
          <w:szCs w:val="24"/>
        </w:rPr>
      </w:pPr>
      <w:r w:rsidRPr="0096341C">
        <w:rPr>
          <w:szCs w:val="24"/>
        </w:rPr>
        <w:t>2.1</w:t>
      </w:r>
      <w:r w:rsidR="009333AA">
        <w:rPr>
          <w:szCs w:val="24"/>
        </w:rPr>
        <w:t>8</w:t>
      </w:r>
      <w:r w:rsidRPr="0096341C">
        <w:rPr>
          <w:szCs w:val="24"/>
        </w:rPr>
        <w:t>. По письменному запросу Заказчика в срок, указанный в соответствующем запросе, Подрядчик обязан предоставить документы и информацию, касающуюся хода выполнения Работ и стоимости Работ.</w:t>
      </w:r>
    </w:p>
    <w:p w14:paraId="0B02DEA2" w14:textId="28BF3400" w:rsidR="00E4058F" w:rsidRPr="0096341C" w:rsidRDefault="00E4058F" w:rsidP="00E4058F">
      <w:pPr>
        <w:ind w:firstLine="709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2.</w:t>
      </w:r>
      <w:r w:rsidR="009333AA">
        <w:rPr>
          <w:i/>
          <w:sz w:val="24"/>
          <w:szCs w:val="24"/>
        </w:rPr>
        <w:t>19</w:t>
      </w:r>
      <w:r w:rsidRPr="0096341C">
        <w:rPr>
          <w:i/>
          <w:sz w:val="24"/>
          <w:szCs w:val="24"/>
        </w:rPr>
        <w:t>. 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</w:p>
    <w:p w14:paraId="0B02DEA4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bookmarkStart w:id="0" w:name="_GoBack"/>
      <w:bookmarkEnd w:id="0"/>
    </w:p>
    <w:p w14:paraId="0B02DEA5" w14:textId="77777777" w:rsidR="00E4058F" w:rsidRPr="0096341C" w:rsidRDefault="00E4058F" w:rsidP="00E4058F">
      <w:pPr>
        <w:jc w:val="center"/>
        <w:rPr>
          <w:b/>
          <w:bCs/>
          <w:sz w:val="24"/>
          <w:szCs w:val="24"/>
        </w:rPr>
      </w:pPr>
      <w:r w:rsidRPr="0096341C">
        <w:rPr>
          <w:b/>
          <w:bCs/>
          <w:sz w:val="24"/>
          <w:szCs w:val="24"/>
        </w:rPr>
        <w:t xml:space="preserve">3.  ОБЯЗАННОСТИ СТОРОН  </w:t>
      </w:r>
    </w:p>
    <w:p w14:paraId="0B02DEA6" w14:textId="77777777" w:rsidR="00E4058F" w:rsidRPr="0096341C" w:rsidRDefault="00E4058F" w:rsidP="00E4058F">
      <w:pPr>
        <w:ind w:firstLine="709"/>
        <w:jc w:val="both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3.1. Заказчик обязуется:</w:t>
      </w:r>
    </w:p>
    <w:p w14:paraId="0B02DEA7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sz w:val="24"/>
          <w:szCs w:val="24"/>
        </w:rPr>
        <w:t xml:space="preserve">Создать Подрядчику необходимые условия для выполнения Работ </w:t>
      </w:r>
      <w:r w:rsidRPr="0096341C">
        <w:rPr>
          <w:i/>
          <w:sz w:val="24"/>
          <w:szCs w:val="24"/>
        </w:rPr>
        <w:t>в следующем объеме:</w:t>
      </w:r>
      <w:r w:rsidRPr="0096341C">
        <w:rPr>
          <w:i/>
          <w:sz w:val="24"/>
          <w:szCs w:val="24"/>
          <w:lang w:eastAsia="en-US"/>
        </w:rPr>
        <w:t xml:space="preserve"> </w:t>
      </w:r>
      <w:r w:rsidRPr="0096341C">
        <w:rPr>
          <w:i/>
          <w:sz w:val="24"/>
          <w:szCs w:val="24"/>
        </w:rPr>
        <w:t xml:space="preserve">осуществлять подключение электроприводов механизмов и инструмента, средств электросварки и т.д. </w:t>
      </w:r>
    </w:p>
    <w:p w14:paraId="0B02DEA8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Передать Подрядчику по акту Строительную площадку до начала производства Работ.</w:t>
      </w:r>
    </w:p>
    <w:p w14:paraId="0B02DEA9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Предоставить Подрядчику фронт работ с обеспечением последнего точками подключения к требуемым для производства работ энергоносителям.</w:t>
      </w:r>
    </w:p>
    <w:p w14:paraId="0B02DEAA" w14:textId="77777777" w:rsidR="00E4058F" w:rsidRPr="0038409E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38409E">
        <w:rPr>
          <w:sz w:val="24"/>
          <w:szCs w:val="24"/>
        </w:rPr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14:paraId="0B02DEAB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Обеспечить оформление пропусков и разрешений для въезда персонала, техники и автотранспорта Подрядчика на Объект.</w:t>
      </w:r>
    </w:p>
    <w:p w14:paraId="0B02DEAC" w14:textId="19C3F2A1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Осуществлять контроль соблюдения Подрядчиком требований природоохранного законодательства РФ.</w:t>
      </w:r>
    </w:p>
    <w:p w14:paraId="0B02DEAE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Принять выполненные Работы с участием Подрядчика.</w:t>
      </w:r>
    </w:p>
    <w:p w14:paraId="0B02DEAF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96341C">
        <w:rPr>
          <w:sz w:val="24"/>
          <w:szCs w:val="24"/>
        </w:rPr>
        <w:lastRenderedPageBreak/>
        <w:t>Оплатить выполненные и принятые Работы и Расходы Подрядчика в соответствии с условиями настоящего Договора.</w:t>
      </w:r>
    </w:p>
    <w:p w14:paraId="0B02DEB0" w14:textId="36BA554F" w:rsidR="00E4058F" w:rsidRPr="0038409E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38409E">
        <w:rPr>
          <w:sz w:val="24"/>
          <w:szCs w:val="24"/>
        </w:rPr>
        <w:t xml:space="preserve">Провести инструктаж Подрядчика об Экологической политике (приложение № </w:t>
      </w:r>
      <w:r w:rsidR="00E40C0C">
        <w:rPr>
          <w:sz w:val="24"/>
          <w:szCs w:val="24"/>
        </w:rPr>
        <w:t>5</w:t>
      </w:r>
      <w:r w:rsidR="008F067E">
        <w:rPr>
          <w:sz w:val="24"/>
          <w:szCs w:val="24"/>
        </w:rPr>
        <w:t>)</w:t>
      </w:r>
      <w:r w:rsidRPr="0038409E">
        <w:rPr>
          <w:sz w:val="24"/>
          <w:szCs w:val="24"/>
        </w:rPr>
        <w:t>.</w:t>
      </w:r>
    </w:p>
    <w:p w14:paraId="0B02DEB1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Заказчик по своему усмотрению может:</w:t>
      </w:r>
    </w:p>
    <w:p w14:paraId="0B02DEB2" w14:textId="77777777" w:rsidR="00E4058F" w:rsidRPr="0096341C" w:rsidRDefault="00E4058F" w:rsidP="00E4058F">
      <w:pPr>
        <w:pStyle w:val="ad"/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6341C">
        <w:rPr>
          <w:rFonts w:ascii="Times New Roman" w:hAnsi="Times New Roman"/>
          <w:i/>
          <w:sz w:val="24"/>
          <w:szCs w:val="24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14:paraId="0B02DEB4" w14:textId="77777777" w:rsidR="00E4058F" w:rsidRPr="0096341C" w:rsidRDefault="00E4058F" w:rsidP="00E4058F">
      <w:pPr>
        <w:pStyle w:val="3"/>
        <w:spacing w:line="240" w:lineRule="auto"/>
        <w:ind w:firstLine="0"/>
        <w:rPr>
          <w:i/>
          <w:szCs w:val="24"/>
        </w:rPr>
      </w:pPr>
      <w:r w:rsidRPr="0096341C">
        <w:rPr>
          <w:i/>
          <w:szCs w:val="24"/>
        </w:rPr>
        <w:t>если иное не будет установлено Сторонами в соответствующем дополнительном соглашении к Договору.</w:t>
      </w:r>
    </w:p>
    <w:p w14:paraId="0B02DEB5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Выполнить в полном объеме все обязательства, предусмотренные в других условиях настоящего Договора.   </w:t>
      </w:r>
    </w:p>
    <w:p w14:paraId="0B02DEB6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Заказчик вправе:</w:t>
      </w:r>
    </w:p>
    <w:p w14:paraId="0B02DEB7" w14:textId="48383336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>3.1.1</w:t>
      </w:r>
      <w:r w:rsidR="0084365D">
        <w:rPr>
          <w:rFonts w:ascii="Times New Roman" w:hAnsi="Times New Roman"/>
          <w:sz w:val="24"/>
          <w:szCs w:val="24"/>
          <w:lang w:eastAsia="ru-RU"/>
        </w:rPr>
        <w:t>2</w:t>
      </w:r>
      <w:r w:rsidRPr="0096341C">
        <w:rPr>
          <w:rFonts w:ascii="Times New Roman" w:hAnsi="Times New Roman"/>
          <w:sz w:val="24"/>
          <w:szCs w:val="24"/>
          <w:lang w:eastAsia="ru-RU"/>
        </w:rPr>
        <w:t>.1.  Контролировать исполнение Подрядчиком всех видов Работ в любое время в течение всего периода их выполнения; определять соответствие выполненных Работ требованиям нормативно-технической документации и условиям Договора.</w:t>
      </w:r>
    </w:p>
    <w:p w14:paraId="0B02DEB8" w14:textId="0D3FDC63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>3.1.1</w:t>
      </w:r>
      <w:r w:rsidR="0084365D">
        <w:rPr>
          <w:rFonts w:ascii="Times New Roman" w:hAnsi="Times New Roman"/>
          <w:sz w:val="24"/>
          <w:szCs w:val="24"/>
          <w:lang w:eastAsia="ru-RU"/>
        </w:rPr>
        <w:t>2</w:t>
      </w:r>
      <w:r w:rsidRPr="0096341C">
        <w:rPr>
          <w:rFonts w:ascii="Times New Roman" w:hAnsi="Times New Roman"/>
          <w:sz w:val="24"/>
          <w:szCs w:val="24"/>
          <w:lang w:eastAsia="ru-RU"/>
        </w:rPr>
        <w:t xml:space="preserve">.2. Проверять деятельность Подрядчика в части соблюдения им требований природоохранного законодательства, и санитарного состояния территории. </w:t>
      </w:r>
    </w:p>
    <w:p w14:paraId="0B02DEB9" w14:textId="7AC18381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>3.1.1</w:t>
      </w:r>
      <w:r w:rsidR="0084365D">
        <w:rPr>
          <w:rFonts w:ascii="Times New Roman" w:hAnsi="Times New Roman"/>
          <w:sz w:val="24"/>
          <w:szCs w:val="24"/>
          <w:lang w:eastAsia="ru-RU"/>
        </w:rPr>
        <w:t>2</w:t>
      </w:r>
      <w:r w:rsidRPr="0096341C">
        <w:rPr>
          <w:rFonts w:ascii="Times New Roman" w:hAnsi="Times New Roman"/>
          <w:sz w:val="24"/>
          <w:szCs w:val="24"/>
          <w:lang w:eastAsia="ru-RU"/>
        </w:rPr>
        <w:t>.3.  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14:paraId="0B02DEBA" w14:textId="3E07C606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ab/>
        <w:t>3.1.1</w:t>
      </w:r>
      <w:r w:rsidR="0084365D">
        <w:rPr>
          <w:rFonts w:ascii="Times New Roman" w:hAnsi="Times New Roman"/>
          <w:sz w:val="24"/>
          <w:szCs w:val="24"/>
          <w:lang w:eastAsia="ru-RU"/>
        </w:rPr>
        <w:t>2</w:t>
      </w:r>
      <w:r w:rsidRPr="0096341C">
        <w:rPr>
          <w:rFonts w:ascii="Times New Roman" w:hAnsi="Times New Roman"/>
          <w:sz w:val="24"/>
          <w:szCs w:val="24"/>
          <w:lang w:eastAsia="ru-RU"/>
        </w:rPr>
        <w:t>.4. В течение (5) календарных дней с момента заключения Договора Заказчик вручает Подрядчику уведомление о назначении Ответственного лица Заказчика. Ответственное лицо Заказчика в ходе строительства:</w:t>
      </w:r>
    </w:p>
    <w:p w14:paraId="0B02DEBB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" w:name="sub_411"/>
      <w:r w:rsidRPr="0096341C">
        <w:rPr>
          <w:rFonts w:ascii="Times New Roman" w:hAnsi="Times New Roman"/>
          <w:sz w:val="24"/>
          <w:szCs w:val="24"/>
          <w:lang w:eastAsia="ru-RU"/>
        </w:rPr>
        <w:t>- осуществляет контроль за исполнением договора;</w:t>
      </w:r>
    </w:p>
    <w:p w14:paraId="0B02DEBC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2" w:name="sub_412"/>
      <w:bookmarkEnd w:id="1"/>
      <w:r w:rsidRPr="0096341C">
        <w:rPr>
          <w:rFonts w:ascii="Times New Roman" w:hAnsi="Times New Roman"/>
          <w:sz w:val="24"/>
          <w:szCs w:val="24"/>
          <w:lang w:eastAsia="ru-RU"/>
        </w:rPr>
        <w:t>- обеспечивает получение от Подрядчика реестра произведенных платежей или копий платежных и иных документов;</w:t>
      </w:r>
    </w:p>
    <w:p w14:paraId="0B02DEBD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3" w:name="sub_413"/>
      <w:bookmarkEnd w:id="2"/>
      <w:r w:rsidRPr="0096341C">
        <w:rPr>
          <w:rFonts w:ascii="Times New Roman" w:hAnsi="Times New Roman"/>
          <w:sz w:val="24"/>
          <w:szCs w:val="24"/>
          <w:lang w:eastAsia="ru-RU"/>
        </w:rPr>
        <w:t>- организует проверку информации, предоставленной Подрядчиком, о привлекаемых субподрядчиках и поставщиках материалов;</w:t>
      </w:r>
    </w:p>
    <w:p w14:paraId="0B02DEBE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4" w:name="sub_414"/>
      <w:bookmarkEnd w:id="3"/>
      <w:r w:rsidRPr="0096341C">
        <w:rPr>
          <w:rFonts w:ascii="Times New Roman" w:hAnsi="Times New Roman"/>
          <w:sz w:val="24"/>
          <w:szCs w:val="24"/>
          <w:lang w:eastAsia="ru-RU"/>
        </w:rPr>
        <w:t>- дает согласие при необходимости осуществления дополнительных работ по Договору;</w:t>
      </w:r>
    </w:p>
    <w:p w14:paraId="0B02DEBF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5" w:name="sub_415"/>
      <w:bookmarkEnd w:id="4"/>
      <w:r w:rsidRPr="0096341C">
        <w:rPr>
          <w:rFonts w:ascii="Times New Roman" w:hAnsi="Times New Roman"/>
          <w:sz w:val="24"/>
          <w:szCs w:val="24"/>
          <w:lang w:eastAsia="ru-RU"/>
        </w:rPr>
        <w:t>- осуществляет иные полномочия, предусмотренные настоящим Договором.</w:t>
      </w:r>
    </w:p>
    <w:bookmarkEnd w:id="5"/>
    <w:p w14:paraId="0B02DEC0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ab/>
        <w:t>Подрядчик должен быть уведомлен о смене Ответственного лица Заказчика. После уведомления Заказчик не несет ответственности за действия лица, осуществлявшего функции Ответственного лица Заказчика до соответствующей смены.</w:t>
      </w:r>
    </w:p>
    <w:p w14:paraId="0B02DEC1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ab/>
        <w:t>Согласование дополнительного объема работ в пределах Сметной документации, а также привлекаемых субподрядчиков и поставщиков для исполнения обязательств по настоящему Договору Ответственное лицо может осуществлять только на основании доверенности от Заказчика.</w:t>
      </w:r>
    </w:p>
    <w:p w14:paraId="0B02DEC2" w14:textId="26CEB0BB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>3.1.1</w:t>
      </w:r>
      <w:r w:rsidR="0084365D">
        <w:rPr>
          <w:rFonts w:ascii="Times New Roman" w:hAnsi="Times New Roman"/>
          <w:sz w:val="24"/>
          <w:szCs w:val="24"/>
          <w:lang w:eastAsia="ru-RU"/>
        </w:rPr>
        <w:t>2</w:t>
      </w:r>
      <w:r w:rsidRPr="0096341C">
        <w:rPr>
          <w:rFonts w:ascii="Times New Roman" w:hAnsi="Times New Roman"/>
          <w:sz w:val="24"/>
          <w:szCs w:val="24"/>
          <w:lang w:eastAsia="ru-RU"/>
        </w:rPr>
        <w:t>.5. Ответственное лицо Заказчика, а также сам Заказчик вправе в любое время в течение действия настоящего Договора запрашивать у Подрядчика любую информацию, относящуюся к исполнению Договора. Подрядчик обязан предоставить ответ на запрос Заказчика и/или Ответственного лица Заказчика не позднее (5) рабочих дней с момента его получения. При невозможности предоставления запрошенной информации Подрядчик обязан в тот же срок предоставить мотивированный отказ.</w:t>
      </w:r>
    </w:p>
    <w:p w14:paraId="0B02DEC3" w14:textId="77777777" w:rsidR="00E4058F" w:rsidRDefault="00E4058F" w:rsidP="00E4058F">
      <w:pPr>
        <w:ind w:firstLine="709"/>
        <w:jc w:val="both"/>
        <w:rPr>
          <w:noProof/>
          <w:sz w:val="24"/>
          <w:szCs w:val="24"/>
        </w:rPr>
      </w:pPr>
    </w:p>
    <w:p w14:paraId="674973BA" w14:textId="77777777" w:rsidR="007E64A3" w:rsidRPr="0096341C" w:rsidRDefault="007E64A3" w:rsidP="00E4058F">
      <w:pPr>
        <w:ind w:firstLine="709"/>
        <w:jc w:val="both"/>
        <w:rPr>
          <w:noProof/>
          <w:sz w:val="24"/>
          <w:szCs w:val="24"/>
        </w:rPr>
      </w:pPr>
    </w:p>
    <w:p w14:paraId="0B02DEC4" w14:textId="77777777" w:rsidR="00E4058F" w:rsidRPr="0096341C" w:rsidRDefault="00E4058F" w:rsidP="00E4058F">
      <w:pPr>
        <w:numPr>
          <w:ilvl w:val="1"/>
          <w:numId w:val="2"/>
        </w:numPr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 xml:space="preserve"> Подрядчик обязуется:</w:t>
      </w:r>
    </w:p>
    <w:p w14:paraId="0B02DEC5" w14:textId="77777777" w:rsidR="00E4058F" w:rsidRPr="0096341C" w:rsidRDefault="00E4058F" w:rsidP="00E4058F">
      <w:pPr>
        <w:numPr>
          <w:ilvl w:val="2"/>
          <w:numId w:val="2"/>
        </w:numPr>
        <w:tabs>
          <w:tab w:val="left" w:pos="1560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noProof/>
          <w:sz w:val="24"/>
          <w:szCs w:val="24"/>
        </w:rPr>
        <w:t>Принять от Заказчика по акту Строительную площадку до начала производства Работ.</w:t>
      </w:r>
    </w:p>
    <w:p w14:paraId="0B02DEC6" w14:textId="77777777" w:rsidR="00E4058F" w:rsidRPr="0096341C" w:rsidRDefault="00E4058F" w:rsidP="00E4058F">
      <w:pPr>
        <w:tabs>
          <w:tab w:val="left" w:pos="1560"/>
        </w:tabs>
        <w:ind w:firstLine="709"/>
        <w:jc w:val="both"/>
        <w:rPr>
          <w:i/>
          <w:noProof/>
          <w:sz w:val="24"/>
          <w:szCs w:val="24"/>
        </w:rPr>
      </w:pPr>
      <w:r w:rsidRPr="0096341C">
        <w:rPr>
          <w:i/>
          <w:noProof/>
          <w:sz w:val="24"/>
          <w:szCs w:val="24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14:paraId="0B02DEC7" w14:textId="77777777" w:rsidR="00E4058F" w:rsidRPr="0096341C" w:rsidRDefault="00E4058F" w:rsidP="00E4058F">
      <w:pPr>
        <w:tabs>
          <w:tab w:val="left" w:pos="709"/>
        </w:tabs>
        <w:jc w:val="both"/>
        <w:rPr>
          <w:i/>
          <w:noProof/>
          <w:sz w:val="24"/>
          <w:szCs w:val="24"/>
        </w:rPr>
      </w:pPr>
      <w:r w:rsidRPr="0096341C">
        <w:rPr>
          <w:i/>
          <w:noProof/>
          <w:sz w:val="24"/>
          <w:szCs w:val="24"/>
        </w:rPr>
        <w:lastRenderedPageBreak/>
        <w:tab/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14:paraId="0B02DEC8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10"/>
        <w:jc w:val="both"/>
        <w:rPr>
          <w:i/>
          <w:noProof/>
          <w:sz w:val="24"/>
          <w:szCs w:val="24"/>
        </w:rPr>
      </w:pPr>
      <w:r w:rsidRPr="0096341C">
        <w:rPr>
          <w:i/>
          <w:noProof/>
          <w:sz w:val="24"/>
          <w:szCs w:val="24"/>
        </w:rPr>
        <w:t>Выполнить Работы по настоящему Договору собственными и/или  привлечёнными на основании  письменного согласования с Заказчиком силами, средствами и из своих материалов надлежащего качества (иждивением Подрядчика) в соответствии с обязательными нормами и правилами, установленными соответствующими ведомственными правилами и инструкциями, в сроки, установленные Договором.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14:paraId="0B02DEC9" w14:textId="11DDFD10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В случае если работы выполняются из материалов </w:t>
      </w:r>
      <w:r w:rsidR="00E430EC">
        <w:rPr>
          <w:i/>
          <w:sz w:val="24"/>
          <w:szCs w:val="24"/>
        </w:rPr>
        <w:t xml:space="preserve">Заказчика, Подрядчик обязуется </w:t>
      </w:r>
      <w:r w:rsidRPr="0096341C">
        <w:rPr>
          <w:i/>
          <w:sz w:val="24"/>
          <w:szCs w:val="24"/>
        </w:rPr>
        <w:t>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14:paraId="0B02DECA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i/>
          <w:sz w:val="24"/>
          <w:szCs w:val="24"/>
        </w:rPr>
        <w:t>Обязуется передать Заказчику демонтированное в ходе выполнения Работ Оборудование и/или материалы в установленном порядке по согласованному Сторонами перечню.</w:t>
      </w:r>
    </w:p>
    <w:p w14:paraId="0B02DECB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Своими силами и средствами обеспечивать получение всех необходимых свидетельств о допуске к соответствующим видам работ,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</w:t>
      </w:r>
      <w:proofErr w:type="gramStart"/>
      <w:r w:rsidRPr="0096341C">
        <w:rPr>
          <w:sz w:val="24"/>
          <w:szCs w:val="24"/>
        </w:rPr>
        <w:t>возместить  Заказчику</w:t>
      </w:r>
      <w:proofErr w:type="gramEnd"/>
      <w:r w:rsidRPr="0096341C">
        <w:rPr>
          <w:sz w:val="24"/>
          <w:szCs w:val="24"/>
        </w:rPr>
        <w:t xml:space="preserve"> расходы в полном объеме, </w:t>
      </w:r>
      <w:r w:rsidRPr="0096341C">
        <w:rPr>
          <w:i/>
          <w:sz w:val="24"/>
          <w:szCs w:val="24"/>
        </w:rPr>
        <w:t>а также все причиненные в данной связи убытки</w:t>
      </w:r>
      <w:r w:rsidRPr="0096341C">
        <w:rPr>
          <w:sz w:val="24"/>
          <w:szCs w:val="24"/>
        </w:rPr>
        <w:t>.</w:t>
      </w:r>
    </w:p>
    <w:p w14:paraId="0B02DECC" w14:textId="5C1C5A05" w:rsidR="00E4058F" w:rsidRPr="0096341C" w:rsidRDefault="00E430EC" w:rsidP="00E4058F">
      <w:pPr>
        <w:numPr>
          <w:ilvl w:val="2"/>
          <w:numId w:val="2"/>
        </w:numPr>
        <w:tabs>
          <w:tab w:val="left" w:pos="851"/>
        </w:tabs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Подрядчик обязан </w:t>
      </w:r>
      <w:r w:rsidR="00E4058F" w:rsidRPr="0096341C">
        <w:rPr>
          <w:sz w:val="24"/>
          <w:szCs w:val="24"/>
        </w:rPr>
        <w:t>при привлечении субподрядчика(-</w:t>
      </w:r>
      <w:proofErr w:type="spellStart"/>
      <w:r w:rsidR="00E4058F" w:rsidRPr="0096341C">
        <w:rPr>
          <w:sz w:val="24"/>
          <w:szCs w:val="24"/>
        </w:rPr>
        <w:t>ов</w:t>
      </w:r>
      <w:proofErr w:type="spellEnd"/>
      <w:r w:rsidR="00E4058F" w:rsidRPr="0096341C">
        <w:rPr>
          <w:sz w:val="24"/>
          <w:szCs w:val="24"/>
        </w:rPr>
        <w:t>) в соответствии с п.1.5 настоящего Договора включать в договор(-ы) с ним(-и) условия об обязанности субподрядчика(-</w:t>
      </w:r>
      <w:proofErr w:type="spellStart"/>
      <w:r w:rsidR="00E4058F" w:rsidRPr="0096341C">
        <w:rPr>
          <w:sz w:val="24"/>
          <w:szCs w:val="24"/>
        </w:rPr>
        <w:t>ов</w:t>
      </w:r>
      <w:proofErr w:type="spellEnd"/>
      <w:r w:rsidR="00E4058F" w:rsidRPr="0096341C">
        <w:rPr>
          <w:sz w:val="24"/>
          <w:szCs w:val="24"/>
        </w:rPr>
        <w:t>) выполнить работу лично (без привлечения субподрядчиков).</w:t>
      </w:r>
    </w:p>
    <w:p w14:paraId="0B02DECD" w14:textId="77777777" w:rsidR="00E4058F" w:rsidRPr="0096341C" w:rsidRDefault="00E4058F" w:rsidP="00E4058F">
      <w:pPr>
        <w:tabs>
          <w:tab w:val="left" w:pos="851"/>
        </w:tabs>
        <w:jc w:val="both"/>
        <w:rPr>
          <w:sz w:val="24"/>
          <w:szCs w:val="24"/>
        </w:rPr>
      </w:pPr>
      <w:r w:rsidRPr="0096341C">
        <w:rPr>
          <w:sz w:val="24"/>
          <w:szCs w:val="24"/>
        </w:rPr>
        <w:tab/>
        <w:t>В случае привлечения субподрядчика(-</w:t>
      </w:r>
      <w:proofErr w:type="spellStart"/>
      <w:r w:rsidRPr="0096341C">
        <w:rPr>
          <w:sz w:val="24"/>
          <w:szCs w:val="24"/>
        </w:rPr>
        <w:t>ов</w:t>
      </w:r>
      <w:proofErr w:type="spellEnd"/>
      <w:r w:rsidRPr="0096341C">
        <w:rPr>
          <w:sz w:val="24"/>
          <w:szCs w:val="24"/>
        </w:rPr>
        <w:t>) Подрядчик в полном объеме отвечает перед Заказчиком за надлежащее выполнение субподрядчиком(-</w:t>
      </w:r>
      <w:proofErr w:type="spellStart"/>
      <w:r w:rsidRPr="0096341C">
        <w:rPr>
          <w:sz w:val="24"/>
          <w:szCs w:val="24"/>
        </w:rPr>
        <w:t>ами</w:t>
      </w:r>
      <w:proofErr w:type="spellEnd"/>
      <w:r w:rsidRPr="0096341C">
        <w:rPr>
          <w:sz w:val="24"/>
          <w:szCs w:val="24"/>
        </w:rPr>
        <w:t>) Работ по настоящему Договору.</w:t>
      </w:r>
    </w:p>
    <w:p w14:paraId="0B02DECE" w14:textId="77777777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sz w:val="24"/>
          <w:szCs w:val="24"/>
        </w:rPr>
        <w:tab/>
        <w:t>Подрядчик вправе привлекать к исполнению Договора субподрядчиков только при условии согласования привлекаемых лиц с Заказчиком.</w:t>
      </w:r>
      <w:r w:rsidRPr="0096341C">
        <w:rPr>
          <w:i/>
          <w:sz w:val="24"/>
          <w:szCs w:val="24"/>
        </w:rPr>
        <w:t xml:space="preserve"> </w:t>
      </w:r>
    </w:p>
    <w:p w14:paraId="0B02DECF" w14:textId="77777777" w:rsidR="00E4058F" w:rsidRPr="0096341C" w:rsidRDefault="00E4058F" w:rsidP="00E4058F">
      <w:pPr>
        <w:tabs>
          <w:tab w:val="left" w:pos="851"/>
        </w:tabs>
        <w:jc w:val="both"/>
        <w:rPr>
          <w:sz w:val="24"/>
          <w:szCs w:val="24"/>
        </w:rPr>
      </w:pPr>
      <w:r w:rsidRPr="0096341C">
        <w:rPr>
          <w:sz w:val="24"/>
          <w:szCs w:val="24"/>
        </w:rPr>
        <w:tab/>
        <w:t>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материалов.</w:t>
      </w:r>
    </w:p>
    <w:p w14:paraId="0B02DED0" w14:textId="77777777" w:rsidR="00E4058F" w:rsidRPr="0096341C" w:rsidRDefault="00E4058F" w:rsidP="00E4058F">
      <w:pPr>
        <w:tabs>
          <w:tab w:val="left" w:pos="851"/>
        </w:tabs>
        <w:jc w:val="both"/>
        <w:rPr>
          <w:sz w:val="24"/>
          <w:szCs w:val="24"/>
        </w:rPr>
      </w:pPr>
    </w:p>
    <w:p w14:paraId="0B02DED1" w14:textId="59EBC46D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>П</w:t>
      </w:r>
      <w:r w:rsidR="00E430EC">
        <w:rPr>
          <w:i/>
          <w:sz w:val="24"/>
          <w:szCs w:val="24"/>
        </w:rPr>
        <w:t xml:space="preserve">орядок привлечения Подрядчиком </w:t>
      </w:r>
      <w:r w:rsidRPr="0096341C">
        <w:rPr>
          <w:i/>
          <w:sz w:val="24"/>
          <w:szCs w:val="24"/>
        </w:rPr>
        <w:t>субподрядчиков:</w:t>
      </w:r>
    </w:p>
    <w:p w14:paraId="0B02DED2" w14:textId="77777777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>Подрядчик направляет Ответственному лицу Заказчика  письмо о получении согласия на заключение договора и привлечение субподрядчика, в котором указывает наименование привлекаемого лица, а также прилагает проект договора с ним и комплект следующих документов (нотариально заверенные копии свидетельства о государственной регистрации юридического лица, свидетельства о постановке на учет в налоговом органе, устава, протокола (решения) о назначении единоличного исполнительного органа, а также оригинал выписки из ЕГРЮЛ, выданную не позднее чем за 15 дней до даты ее представления Заказчику, бухгалтерский баланс на последнюю отчетную дату и два предшествующих года);</w:t>
      </w:r>
    </w:p>
    <w:p w14:paraId="0B02DED3" w14:textId="4570D507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lastRenderedPageBreak/>
        <w:t xml:space="preserve">Ответственное лицо </w:t>
      </w:r>
      <w:proofErr w:type="spellStart"/>
      <w:r w:rsidRPr="0096341C">
        <w:rPr>
          <w:i/>
          <w:sz w:val="24"/>
          <w:szCs w:val="24"/>
        </w:rPr>
        <w:t>Заказчикау</w:t>
      </w:r>
      <w:proofErr w:type="spellEnd"/>
      <w:r w:rsidRPr="0096341C">
        <w:rPr>
          <w:i/>
          <w:sz w:val="24"/>
          <w:szCs w:val="24"/>
        </w:rPr>
        <w:t xml:space="preserve"> в течение (5) рабочих дней </w:t>
      </w:r>
      <w:r w:rsidR="0084365D">
        <w:rPr>
          <w:i/>
          <w:sz w:val="24"/>
          <w:szCs w:val="24"/>
        </w:rPr>
        <w:t>(пять)</w:t>
      </w:r>
      <w:r w:rsidRPr="0096341C">
        <w:rPr>
          <w:i/>
          <w:sz w:val="24"/>
          <w:szCs w:val="24"/>
        </w:rPr>
        <w:t xml:space="preserve"> дней осуществляет проверку представленных документов. По результатам проведенной проверки Ответственное лицо Заказчика принимает решение о привлечении лица в качестве субподрядчика, либо об отказе в таком привлечении.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запрос;</w:t>
      </w:r>
    </w:p>
    <w:p w14:paraId="0B02DED4" w14:textId="4051568B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О принятом решении Ответственное лицо Заказчика уведомляет Подрядчика не позднее </w:t>
      </w:r>
      <w:r w:rsidR="0084365D">
        <w:rPr>
          <w:i/>
          <w:sz w:val="24"/>
          <w:szCs w:val="24"/>
        </w:rPr>
        <w:t xml:space="preserve">3 </w:t>
      </w:r>
      <w:r w:rsidRPr="0096341C">
        <w:rPr>
          <w:i/>
          <w:sz w:val="24"/>
          <w:szCs w:val="24"/>
        </w:rPr>
        <w:t>рабочих дней после принятия соответствующего решения.</w:t>
      </w:r>
    </w:p>
    <w:p w14:paraId="0B02DED5" w14:textId="1319C867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>Субподрядчик(-</w:t>
      </w:r>
      <w:proofErr w:type="spellStart"/>
      <w:r w:rsidRPr="0096341C">
        <w:rPr>
          <w:i/>
          <w:sz w:val="24"/>
          <w:szCs w:val="24"/>
        </w:rPr>
        <w:t>ки</w:t>
      </w:r>
      <w:proofErr w:type="spellEnd"/>
      <w:r w:rsidRPr="0096341C">
        <w:rPr>
          <w:i/>
          <w:sz w:val="24"/>
          <w:szCs w:val="24"/>
        </w:rPr>
        <w:t>) должен(</w:t>
      </w:r>
      <w:proofErr w:type="spellStart"/>
      <w:r w:rsidRPr="0096341C">
        <w:rPr>
          <w:i/>
          <w:sz w:val="24"/>
          <w:szCs w:val="24"/>
        </w:rPr>
        <w:t>ны</w:t>
      </w:r>
      <w:proofErr w:type="spellEnd"/>
      <w:r w:rsidRPr="0096341C">
        <w:rPr>
          <w:i/>
          <w:sz w:val="24"/>
          <w:szCs w:val="24"/>
        </w:rPr>
        <w:t>) иметь необходим</w:t>
      </w:r>
      <w:r w:rsidR="00E430EC">
        <w:rPr>
          <w:i/>
          <w:sz w:val="24"/>
          <w:szCs w:val="24"/>
        </w:rPr>
        <w:t>ые лицензии, разрешения и (или)</w:t>
      </w:r>
      <w:r w:rsidRPr="0096341C">
        <w:rPr>
          <w:i/>
          <w:sz w:val="24"/>
          <w:szCs w:val="24"/>
        </w:rPr>
        <w:t xml:space="preserve"> свидетельства о допуске к соответствующим видам работ.</w:t>
      </w:r>
    </w:p>
    <w:p w14:paraId="0B02DED6" w14:textId="6FAF65D0" w:rsidR="00E4058F" w:rsidRPr="0096341C" w:rsidRDefault="00E430EC" w:rsidP="00E4058F">
      <w:pPr>
        <w:tabs>
          <w:tab w:val="left" w:pos="851"/>
        </w:tabs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ab/>
        <w:t xml:space="preserve">Подрядчик обязан уведомлять </w:t>
      </w:r>
      <w:r w:rsidR="00E4058F" w:rsidRPr="0096341C">
        <w:rPr>
          <w:i/>
          <w:sz w:val="24"/>
          <w:szCs w:val="24"/>
        </w:rPr>
        <w:t>Заказчика о наименовании и юридическом адресе треть</w:t>
      </w:r>
      <w:r>
        <w:rPr>
          <w:i/>
          <w:sz w:val="24"/>
          <w:szCs w:val="24"/>
        </w:rPr>
        <w:t xml:space="preserve">его лица, </w:t>
      </w:r>
      <w:r w:rsidR="00E4058F" w:rsidRPr="0096341C">
        <w:rPr>
          <w:i/>
          <w:sz w:val="24"/>
          <w:szCs w:val="24"/>
        </w:rPr>
        <w:t>привлеченного с согласия Заказчика для</w:t>
      </w:r>
      <w:r>
        <w:rPr>
          <w:i/>
          <w:sz w:val="24"/>
          <w:szCs w:val="24"/>
        </w:rPr>
        <w:t xml:space="preserve"> выполнения Работ по Договору, </w:t>
      </w:r>
      <w:r w:rsidR="00E4058F" w:rsidRPr="0096341C">
        <w:rPr>
          <w:i/>
          <w:sz w:val="24"/>
          <w:szCs w:val="24"/>
        </w:rPr>
        <w:t xml:space="preserve">а </w:t>
      </w:r>
      <w:proofErr w:type="gramStart"/>
      <w:r w:rsidR="00E4058F" w:rsidRPr="0096341C">
        <w:rPr>
          <w:i/>
          <w:sz w:val="24"/>
          <w:szCs w:val="24"/>
        </w:rPr>
        <w:t>также  объеме</w:t>
      </w:r>
      <w:proofErr w:type="gramEnd"/>
      <w:r w:rsidR="00E4058F" w:rsidRPr="0096341C">
        <w:rPr>
          <w:i/>
          <w:sz w:val="24"/>
          <w:szCs w:val="24"/>
        </w:rPr>
        <w:t xml:space="preserve"> обязательств третьего лица, выполняемого по каждому из договоров субподряда. Обеспечить надлежащее исполнение обязательств третьих лиц по таким договорам.</w:t>
      </w:r>
    </w:p>
    <w:p w14:paraId="0B02DED7" w14:textId="77777777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>Установленная в договоре с субподрядчиком или поставщиком цена работ или материалов не должна превышать стоимость соответствующих работ и материалов, указанных в Сметной документации. При несоблюдении указанного положения, Подрядчик за свой счет компенсирует удорожание стоимости выполнения работ или материалов по сравнению со стоимостью, предусмотренной Сметной документацией.</w:t>
      </w:r>
    </w:p>
    <w:p w14:paraId="0B02DED8" w14:textId="3CE0BCB2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пункту </w:t>
      </w:r>
      <w:r w:rsidR="00F75742">
        <w:rPr>
          <w:sz w:val="24"/>
          <w:szCs w:val="24"/>
        </w:rPr>
        <w:t>8.7</w:t>
      </w:r>
      <w:r w:rsidRPr="0096341C">
        <w:rPr>
          <w:sz w:val="24"/>
          <w:szCs w:val="24"/>
        </w:rPr>
        <w:t xml:space="preserve"> Договора и расторжения Договора.</w:t>
      </w:r>
    </w:p>
    <w:p w14:paraId="0B02DED9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14:paraId="0B02DEDA" w14:textId="0F83E11D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Соблюдать при осуществлении Работ, требования законов и иных правовых нормативны</w:t>
      </w:r>
      <w:r w:rsidR="00E430EC">
        <w:rPr>
          <w:sz w:val="24"/>
          <w:szCs w:val="24"/>
        </w:rPr>
        <w:t xml:space="preserve">х актов </w:t>
      </w:r>
      <w:r w:rsidRPr="0096341C">
        <w:rPr>
          <w:sz w:val="24"/>
          <w:szCs w:val="24"/>
        </w:rPr>
        <w:t xml:space="preserve">по охране труда, промышленной безопасности и охране окружающей среды. Подрядчик несёт ответственность за нарушение указанных требований в соответствии с действующим законодательством Российской Федерации </w:t>
      </w:r>
      <w:r w:rsidRPr="0096341C">
        <w:rPr>
          <w:i/>
          <w:sz w:val="24"/>
          <w:szCs w:val="24"/>
        </w:rPr>
        <w:t>и Приложением №</w:t>
      </w:r>
      <w:r w:rsidR="00F75742">
        <w:rPr>
          <w:i/>
          <w:sz w:val="24"/>
          <w:szCs w:val="24"/>
        </w:rPr>
        <w:t xml:space="preserve"> </w:t>
      </w:r>
      <w:r w:rsidR="00E40C0C">
        <w:rPr>
          <w:i/>
          <w:sz w:val="24"/>
          <w:szCs w:val="24"/>
        </w:rPr>
        <w:t>6</w:t>
      </w:r>
      <w:r w:rsidRPr="0096341C">
        <w:rPr>
          <w:i/>
          <w:sz w:val="24"/>
          <w:szCs w:val="24"/>
        </w:rPr>
        <w:t xml:space="preserve"> к настоящему Договору</w:t>
      </w:r>
      <w:r w:rsidRPr="0096341C">
        <w:rPr>
          <w:sz w:val="24"/>
          <w:szCs w:val="24"/>
        </w:rPr>
        <w:t>.</w:t>
      </w:r>
    </w:p>
    <w:p w14:paraId="0B02DEDB" w14:textId="28B4E883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Выполнять указания Заказчика, представленные в письменном виде, в том числе о внесении изменений и дополнений в Техническое задание (Приложение №</w:t>
      </w:r>
      <w:r w:rsidR="008F067E">
        <w:rPr>
          <w:sz w:val="24"/>
          <w:szCs w:val="24"/>
        </w:rPr>
        <w:t xml:space="preserve"> 1</w:t>
      </w:r>
      <w:r w:rsidRPr="0096341C">
        <w:rPr>
          <w:sz w:val="24"/>
          <w:szCs w:val="24"/>
        </w:rPr>
        <w:t xml:space="preserve"> к настоящему Договору), если они не противоречат условиям настоящего Договора. 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14:paraId="0B02DEDC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14:paraId="0B02DEDD" w14:textId="77777777" w:rsidR="00E4058F" w:rsidRPr="0096341C" w:rsidRDefault="00E4058F" w:rsidP="00E4058F">
      <w:pPr>
        <w:numPr>
          <w:ilvl w:val="2"/>
          <w:numId w:val="2"/>
        </w:numPr>
        <w:tabs>
          <w:tab w:val="num" w:pos="0"/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Подрядчик обязан при исполнении обязательств по Договору выполнять требования действующего законодательства Российской Федерации, а так же  обеспечивать соблюдение своим персоналом и персоналом  привлеченных субподрядных организаций, внутренних правил Заказчика, выполнять требования охраны, службы безопасности, начальника штаба ГО и ЧС и других должностных лиц Заказчика, предъявляемые в пределах их компетенции; соблюдение своим персоналом  и персоналом  привлеченных субподрядных  организаций, правил </w:t>
      </w:r>
      <w:proofErr w:type="spellStart"/>
      <w:r w:rsidRPr="0096341C">
        <w:rPr>
          <w:sz w:val="24"/>
          <w:szCs w:val="24"/>
        </w:rPr>
        <w:t>Ростехнадзора</w:t>
      </w:r>
      <w:proofErr w:type="spellEnd"/>
      <w:r w:rsidRPr="0096341C">
        <w:rPr>
          <w:sz w:val="24"/>
          <w:szCs w:val="24"/>
        </w:rPr>
        <w:t xml:space="preserve"> РФ и противопожарной безопасности, ПУЭ, в том числе для того, что бы не допустить своими действиями нарушений нормальной эксплуатации действующего оборудования Заказчика при производстве работ. </w:t>
      </w:r>
    </w:p>
    <w:p w14:paraId="0B02DEDE" w14:textId="79A10413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lastRenderedPageBreak/>
        <w:t>Ознакомиться с Эко</w:t>
      </w:r>
      <w:r w:rsidR="003667F6">
        <w:rPr>
          <w:sz w:val="24"/>
          <w:szCs w:val="24"/>
        </w:rPr>
        <w:t>логической политикой Заказчика и</w:t>
      </w:r>
      <w:r w:rsidRPr="0096341C">
        <w:rPr>
          <w:sz w:val="24"/>
          <w:szCs w:val="24"/>
        </w:rPr>
        <w:t xml:space="preserve"> при исполнении обязательств по настоящему договору принимать необходимые меры для соблюдения экологических требований Заказчика. Подрядчик несет ответственность за соблюдение требований природоохранного законодательства РФ.</w:t>
      </w:r>
    </w:p>
    <w:p w14:paraId="0B02DEDF" w14:textId="77777777" w:rsidR="00E4058F" w:rsidRPr="0096341C" w:rsidRDefault="00E4058F" w:rsidP="00E4058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3.2.14.</w:t>
      </w:r>
    </w:p>
    <w:p w14:paraId="0B02DEE1" w14:textId="77777777" w:rsidR="00E4058F" w:rsidRPr="0096341C" w:rsidRDefault="00E4058F" w:rsidP="00E4058F">
      <w:pPr>
        <w:autoSpaceDE w:val="0"/>
        <w:autoSpaceDN w:val="0"/>
        <w:adjustRightInd w:val="0"/>
        <w:ind w:firstLine="567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(поставщиков) (сертификаты, паспорта и т.п.) и иных документов, подтверждающих стоимость и надлежащее качество оборудования и (или) материалов, предоставленных Подрядчиком и 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</w:p>
    <w:p w14:paraId="0B02DEE2" w14:textId="1AB23BBF" w:rsidR="00E4058F" w:rsidRPr="0096341C" w:rsidRDefault="00E430EC" w:rsidP="00E4058F">
      <w:pPr>
        <w:autoSpaceDE w:val="0"/>
        <w:autoSpaceDN w:val="0"/>
        <w:adjustRightInd w:val="0"/>
        <w:ind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Подрядчик в течение 15 </w:t>
      </w:r>
      <w:r w:rsidR="00E4058F" w:rsidRPr="0096341C">
        <w:rPr>
          <w:i/>
          <w:sz w:val="24"/>
          <w:szCs w:val="24"/>
        </w:rPr>
        <w:t xml:space="preserve">дней с момента получения запроса от Заказчика обязан представить </w:t>
      </w:r>
      <w:r w:rsidR="002909F5" w:rsidRPr="0096341C">
        <w:rPr>
          <w:i/>
          <w:sz w:val="24"/>
          <w:szCs w:val="24"/>
        </w:rPr>
        <w:t>Заказчику документы</w:t>
      </w:r>
      <w:r w:rsidR="00E4058F" w:rsidRPr="0096341C">
        <w:rPr>
          <w:i/>
          <w:sz w:val="24"/>
          <w:szCs w:val="24"/>
        </w:rPr>
        <w:t>, подтверждающие размер расходов, понесенных при выполнении работ.</w:t>
      </w:r>
    </w:p>
    <w:p w14:paraId="0B02DEE3" w14:textId="77777777" w:rsidR="00E4058F" w:rsidRPr="0096341C" w:rsidRDefault="00E4058F" w:rsidP="00E4058F">
      <w:pPr>
        <w:autoSpaceDE w:val="0"/>
        <w:autoSpaceDN w:val="0"/>
        <w:adjustRightInd w:val="0"/>
        <w:ind w:firstLine="567"/>
        <w:jc w:val="both"/>
        <w:rPr>
          <w:i/>
          <w:sz w:val="24"/>
          <w:szCs w:val="24"/>
        </w:rPr>
      </w:pPr>
    </w:p>
    <w:p w14:paraId="0B02DEE6" w14:textId="77777777" w:rsidR="00E4058F" w:rsidRPr="0096341C" w:rsidRDefault="00E4058F" w:rsidP="00E4058F">
      <w:pPr>
        <w:numPr>
          <w:ilvl w:val="2"/>
          <w:numId w:val="4"/>
        </w:numPr>
        <w:tabs>
          <w:tab w:val="left" w:pos="0"/>
        </w:tabs>
        <w:ind w:left="0" w:firstLine="71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Сдать Заказчику выполненные Работы на Объекте с передачей документации и информации, касающейся эксплуатации или иного использования Заказчиком результата Работ. </w:t>
      </w:r>
    </w:p>
    <w:p w14:paraId="0B02DEE7" w14:textId="77777777" w:rsidR="00E4058F" w:rsidRPr="0096341C" w:rsidRDefault="00E4058F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Подрядчику, до подписания окончательного Акта о приемке выполненных Работ по настоящему Договору. </w:t>
      </w:r>
    </w:p>
    <w:p w14:paraId="0B02DEE8" w14:textId="77777777" w:rsidR="00E4058F" w:rsidRPr="0096341C" w:rsidRDefault="00E4058F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Подрядчик обязан обеспечить вывоз производственных и бытовых отходов, а </w:t>
      </w:r>
      <w:proofErr w:type="gramStart"/>
      <w:r w:rsidRPr="0096341C">
        <w:rPr>
          <w:sz w:val="24"/>
          <w:szCs w:val="24"/>
        </w:rPr>
        <w:t>так же</w:t>
      </w:r>
      <w:proofErr w:type="gramEnd"/>
      <w:r w:rsidRPr="0096341C">
        <w:rPr>
          <w:sz w:val="24"/>
          <w:szCs w:val="24"/>
        </w:rPr>
        <w:t xml:space="preserve"> вывоз оборудования и мусора по окончании выполненных работ.</w:t>
      </w:r>
    </w:p>
    <w:p w14:paraId="0B02DEE9" w14:textId="77777777" w:rsidR="00E4058F" w:rsidRPr="0096341C" w:rsidRDefault="00E4058F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Немедленно предупредить Заказчика и до получения от него указаний приостановить работу при обнаружении:</w:t>
      </w:r>
    </w:p>
    <w:p w14:paraId="0B02DEEA" w14:textId="77777777" w:rsidR="00E4058F" w:rsidRPr="0096341C" w:rsidRDefault="00E4058F" w:rsidP="00E4058F">
      <w:pPr>
        <w:tabs>
          <w:tab w:val="left" w:pos="1418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 - непригодности или недоброкачественности предоставленных Заказчиком материалов, оборудования, технической документации;</w:t>
      </w:r>
    </w:p>
    <w:p w14:paraId="0B02DEEB" w14:textId="77777777" w:rsidR="00E4058F" w:rsidRPr="0096341C" w:rsidRDefault="00E4058F" w:rsidP="00E4058F">
      <w:pPr>
        <w:tabs>
          <w:tab w:val="left" w:pos="1418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- возможных неблагоприятных для Заказчика последствий выполнения его указаний о способе исполнения работы,</w:t>
      </w:r>
    </w:p>
    <w:p w14:paraId="0B02DEEC" w14:textId="77777777" w:rsidR="00E4058F" w:rsidRPr="0096341C" w:rsidRDefault="00E4058F" w:rsidP="00E4058F">
      <w:pPr>
        <w:tabs>
          <w:tab w:val="left" w:pos="1418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 иных не зависящих от Подрядчика обстоятельств, которые грозят годности или прочности результатов выполняемой работы либо создают невозможность ее завершения в срок.</w:t>
      </w:r>
    </w:p>
    <w:p w14:paraId="0B02DEED" w14:textId="77777777" w:rsidR="00E4058F" w:rsidRPr="0096341C" w:rsidRDefault="00E4058F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Письменно информировать Заказчика о начале приемки отдельных ответственных узлов, конструкций и скрытых работ. </w:t>
      </w:r>
    </w:p>
    <w:p w14:paraId="0B02DEEE" w14:textId="77777777" w:rsidR="00E4058F" w:rsidRPr="0096341C" w:rsidRDefault="00E4058F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Подрядчик имеет право с письменного согласия Заказчика выполнить Работы досрочно. </w:t>
      </w:r>
    </w:p>
    <w:p w14:paraId="0B02DEEF" w14:textId="77777777" w:rsidR="00E4058F" w:rsidRPr="0096341C" w:rsidRDefault="00E4058F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14:paraId="0B02DEFB" w14:textId="69024F0E" w:rsidR="00E4058F" w:rsidRPr="0096341C" w:rsidRDefault="00E4058F" w:rsidP="00E4058F">
      <w:pPr>
        <w:ind w:firstLine="709"/>
        <w:jc w:val="both"/>
        <w:rPr>
          <w:i/>
          <w:noProof/>
          <w:sz w:val="24"/>
          <w:szCs w:val="24"/>
        </w:rPr>
      </w:pPr>
      <w:r w:rsidRPr="0096341C">
        <w:rPr>
          <w:i/>
          <w:sz w:val="24"/>
          <w:szCs w:val="24"/>
        </w:rPr>
        <w:t>3.2.22.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Подрядчик.</w:t>
      </w:r>
    </w:p>
    <w:p w14:paraId="0B02DEFD" w14:textId="15C6FEBB" w:rsidR="00E4058F" w:rsidRPr="0096341C" w:rsidRDefault="00E4058F" w:rsidP="00E4058F">
      <w:pPr>
        <w:ind w:firstLine="709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3.2.23</w:t>
      </w:r>
      <w:r w:rsidR="00F75742">
        <w:rPr>
          <w:i/>
          <w:sz w:val="24"/>
          <w:szCs w:val="24"/>
        </w:rPr>
        <w:t>.</w:t>
      </w:r>
      <w:r w:rsidRPr="0096341C">
        <w:rPr>
          <w:i/>
          <w:sz w:val="24"/>
          <w:szCs w:val="24"/>
        </w:rPr>
        <w:t xml:space="preserve">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14:paraId="0B02DEFE" w14:textId="091E5F51" w:rsidR="00E4058F" w:rsidRPr="0096341C" w:rsidRDefault="00F75742" w:rsidP="00E4058F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3.2.24</w:t>
      </w:r>
      <w:r w:rsidR="00E4058F" w:rsidRPr="0096341C">
        <w:rPr>
          <w:i/>
          <w:sz w:val="24"/>
          <w:szCs w:val="24"/>
        </w:rPr>
        <w:t>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14:paraId="0B02DEFF" w14:textId="19F6C0FC" w:rsidR="00E4058F" w:rsidRPr="0096341C" w:rsidRDefault="00F75742" w:rsidP="00E4058F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3.2.25</w:t>
      </w:r>
      <w:r w:rsidR="00E4058F" w:rsidRPr="0096341C">
        <w:rPr>
          <w:i/>
          <w:sz w:val="24"/>
          <w:szCs w:val="24"/>
        </w:rPr>
        <w:t>. Сдать результат Работ рабочей и иным приемочным комиссиям, передав при этом Заказчику всю документацию, относящуюся к Работам и оборудованию.</w:t>
      </w:r>
    </w:p>
    <w:p w14:paraId="0B02DF00" w14:textId="77777777" w:rsidR="00E4058F" w:rsidRPr="0096341C" w:rsidRDefault="00E4058F" w:rsidP="00E4058F">
      <w:pPr>
        <w:ind w:firstLine="709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lastRenderedPageBreak/>
        <w:t>Обеспечить присутствие уполномоченных представителей в комиссии по вводу Объекта в эксплуатацию.</w:t>
      </w:r>
    </w:p>
    <w:p w14:paraId="0B02DF01" w14:textId="4BF94B47" w:rsidR="00E4058F" w:rsidRPr="0096341C" w:rsidRDefault="00F75742" w:rsidP="00E4058F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3.2.26</w:t>
      </w:r>
      <w:r w:rsidR="00E4058F" w:rsidRPr="0096341C">
        <w:rPr>
          <w:i/>
          <w:sz w:val="24"/>
          <w:szCs w:val="24"/>
        </w:rPr>
        <w:t>. 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14:paraId="0B02DF02" w14:textId="2E5D101E" w:rsidR="00E4058F" w:rsidRPr="0096341C" w:rsidRDefault="00E4058F" w:rsidP="00E4058F">
      <w:pPr>
        <w:ind w:firstLine="709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 xml:space="preserve">Подрядчик обязан обеспечить вывоз производственных и бытовых отходов, а </w:t>
      </w:r>
      <w:r w:rsidR="002909F5" w:rsidRPr="0096341C">
        <w:rPr>
          <w:i/>
          <w:sz w:val="24"/>
          <w:szCs w:val="24"/>
        </w:rPr>
        <w:t>также</w:t>
      </w:r>
      <w:r w:rsidRPr="0096341C">
        <w:rPr>
          <w:i/>
          <w:sz w:val="24"/>
          <w:szCs w:val="24"/>
        </w:rPr>
        <w:t xml:space="preserve"> вывоз оборудования и мусора по окончании выполненных работ.</w:t>
      </w:r>
    </w:p>
    <w:p w14:paraId="0B02DF03" w14:textId="77777777" w:rsidR="00E4058F" w:rsidRPr="0096341C" w:rsidRDefault="00E4058F" w:rsidP="00E4058F">
      <w:pPr>
        <w:numPr>
          <w:ilvl w:val="1"/>
          <w:numId w:val="4"/>
        </w:numPr>
        <w:ind w:left="0" w:firstLine="355"/>
        <w:jc w:val="both"/>
        <w:rPr>
          <w:i/>
          <w:noProof/>
          <w:sz w:val="24"/>
          <w:szCs w:val="24"/>
        </w:rPr>
      </w:pPr>
      <w:r w:rsidRPr="0096341C">
        <w:rPr>
          <w:i/>
          <w:sz w:val="24"/>
          <w:szCs w:val="24"/>
        </w:rPr>
        <w:t>Подрядчик не позднее (25-го) числа каждого месяца направляет Заказчику реестр произведенных платежей или в случае получения запроса от Заказчика платежных и иных документов, подтверждающих расходование денежных средств по настоящему Договору. Подрядчик передает названные документы Ответственному лицу Заказчика по акту.</w:t>
      </w:r>
    </w:p>
    <w:p w14:paraId="0B02DF04" w14:textId="77777777" w:rsidR="00E4058F" w:rsidRPr="0096341C" w:rsidRDefault="00E4058F" w:rsidP="00E4058F">
      <w:pPr>
        <w:ind w:firstLine="709"/>
        <w:jc w:val="both"/>
        <w:rPr>
          <w:sz w:val="24"/>
          <w:szCs w:val="24"/>
        </w:rPr>
      </w:pPr>
    </w:p>
    <w:p w14:paraId="0B02DF05" w14:textId="77777777" w:rsidR="00E4058F" w:rsidRPr="0096341C" w:rsidRDefault="00E4058F" w:rsidP="00E4058F">
      <w:pPr>
        <w:jc w:val="center"/>
        <w:rPr>
          <w:b/>
          <w:sz w:val="24"/>
          <w:szCs w:val="24"/>
        </w:rPr>
      </w:pPr>
      <w:r w:rsidRPr="0096341C">
        <w:rPr>
          <w:b/>
          <w:noProof/>
          <w:sz w:val="24"/>
          <w:szCs w:val="24"/>
        </w:rPr>
        <w:t>4.</w:t>
      </w:r>
      <w:r w:rsidRPr="0096341C">
        <w:rPr>
          <w:b/>
          <w:sz w:val="24"/>
          <w:szCs w:val="24"/>
        </w:rPr>
        <w:t xml:space="preserve"> ПОРЯДОК СДАЧИ-ПРИЕМКИ СТРОИТЕЛЬНО-МОНТАЖНЫХ РАБОТ</w:t>
      </w:r>
    </w:p>
    <w:p w14:paraId="0B02DF06" w14:textId="30C10B51" w:rsidR="00E4058F" w:rsidRPr="0096341C" w:rsidRDefault="00E4058F" w:rsidP="00E4058F">
      <w:pPr>
        <w:numPr>
          <w:ilvl w:val="1"/>
          <w:numId w:val="5"/>
        </w:numPr>
        <w:tabs>
          <w:tab w:val="left" w:pos="1134"/>
        </w:tabs>
        <w:ind w:left="0" w:firstLine="567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Работы выполняются Подрядчиком </w:t>
      </w:r>
      <w:r w:rsidR="00403AB6">
        <w:rPr>
          <w:i/>
          <w:sz w:val="24"/>
          <w:szCs w:val="24"/>
        </w:rPr>
        <w:t>поэтапно</w:t>
      </w:r>
      <w:r w:rsidRPr="0096341C">
        <w:rPr>
          <w:i/>
          <w:sz w:val="24"/>
          <w:szCs w:val="24"/>
        </w:rPr>
        <w:t xml:space="preserve">. Наименование и сроки выполнения Работ определяются Графиком </w:t>
      </w:r>
      <w:r w:rsidR="008F067E">
        <w:rPr>
          <w:i/>
          <w:sz w:val="24"/>
          <w:szCs w:val="24"/>
        </w:rPr>
        <w:t>производства</w:t>
      </w:r>
      <w:r w:rsidRPr="0096341C">
        <w:rPr>
          <w:i/>
          <w:sz w:val="24"/>
          <w:szCs w:val="24"/>
        </w:rPr>
        <w:t xml:space="preserve"> Работ (</w:t>
      </w:r>
      <w:r w:rsidR="0061154D" w:rsidRPr="0096341C">
        <w:rPr>
          <w:i/>
          <w:sz w:val="24"/>
          <w:szCs w:val="24"/>
        </w:rPr>
        <w:t>Приложение №</w:t>
      </w:r>
      <w:r w:rsidRPr="0096341C">
        <w:rPr>
          <w:i/>
          <w:sz w:val="24"/>
          <w:szCs w:val="24"/>
        </w:rPr>
        <w:t xml:space="preserve"> </w:t>
      </w:r>
      <w:r w:rsidR="0061154D" w:rsidRPr="008F067E">
        <w:rPr>
          <w:i/>
          <w:sz w:val="24"/>
          <w:szCs w:val="24"/>
        </w:rPr>
        <w:t>2</w:t>
      </w:r>
      <w:r w:rsidR="0061154D">
        <w:rPr>
          <w:i/>
          <w:sz w:val="24"/>
          <w:szCs w:val="24"/>
        </w:rPr>
        <w:t xml:space="preserve"> </w:t>
      </w:r>
      <w:r w:rsidR="0061154D" w:rsidRPr="0096341C">
        <w:rPr>
          <w:i/>
          <w:sz w:val="24"/>
          <w:szCs w:val="24"/>
        </w:rPr>
        <w:t>к</w:t>
      </w:r>
      <w:r w:rsidRPr="0096341C">
        <w:rPr>
          <w:i/>
          <w:sz w:val="24"/>
          <w:szCs w:val="24"/>
        </w:rPr>
        <w:t xml:space="preserve"> Договору). Сдача-приемка выполненных Работ производится ежемесячно.  </w:t>
      </w:r>
    </w:p>
    <w:p w14:paraId="0B02DF07" w14:textId="463A58F9" w:rsidR="00E4058F" w:rsidRPr="0096341C" w:rsidRDefault="0038468B" w:rsidP="00E4058F">
      <w:pPr>
        <w:numPr>
          <w:ilvl w:val="1"/>
          <w:numId w:val="5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25 числа каждого месяца</w:t>
      </w:r>
      <w:r w:rsidR="00E4058F" w:rsidRPr="0096341C">
        <w:rPr>
          <w:sz w:val="24"/>
          <w:szCs w:val="24"/>
        </w:rPr>
        <w:t xml:space="preserve"> Подрядчик направляет Заказчику</w:t>
      </w:r>
      <w:r w:rsidR="0031037F">
        <w:rPr>
          <w:sz w:val="24"/>
          <w:szCs w:val="24"/>
        </w:rPr>
        <w:t>:</w:t>
      </w:r>
    </w:p>
    <w:p w14:paraId="0B02DF09" w14:textId="1FBA3D5F" w:rsidR="00E4058F" w:rsidRPr="0096341C" w:rsidRDefault="00F75742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F75742">
        <w:rPr>
          <w:sz w:val="24"/>
          <w:szCs w:val="24"/>
        </w:rPr>
        <w:t>Акт о приемке выполненных работ</w:t>
      </w:r>
      <w:r w:rsidR="00E4058F" w:rsidRPr="0096341C">
        <w:rPr>
          <w:i/>
          <w:sz w:val="24"/>
          <w:szCs w:val="24"/>
        </w:rPr>
        <w:t xml:space="preserve"> (КС 2), </w:t>
      </w:r>
    </w:p>
    <w:p w14:paraId="0B02DF0A" w14:textId="34DA7AB3" w:rsidR="00E4058F" w:rsidRPr="0096341C" w:rsidRDefault="00F75742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F75742">
        <w:rPr>
          <w:sz w:val="24"/>
          <w:szCs w:val="24"/>
        </w:rPr>
        <w:t>Справку о стоимости выполненных работ и затрат</w:t>
      </w:r>
      <w:r w:rsidRPr="0096341C">
        <w:rPr>
          <w:i/>
          <w:szCs w:val="24"/>
        </w:rPr>
        <w:t xml:space="preserve"> </w:t>
      </w:r>
      <w:r w:rsidR="00E4058F" w:rsidRPr="0096341C">
        <w:rPr>
          <w:i/>
          <w:sz w:val="24"/>
          <w:szCs w:val="24"/>
        </w:rPr>
        <w:t>(К</w:t>
      </w:r>
      <w:r>
        <w:rPr>
          <w:i/>
          <w:sz w:val="24"/>
          <w:szCs w:val="24"/>
        </w:rPr>
        <w:t>С</w:t>
      </w:r>
      <w:r w:rsidR="00E4058F" w:rsidRPr="0096341C">
        <w:rPr>
          <w:i/>
          <w:sz w:val="24"/>
          <w:szCs w:val="24"/>
        </w:rPr>
        <w:t xml:space="preserve"> 3)</w:t>
      </w:r>
    </w:p>
    <w:p w14:paraId="0B02DF0B" w14:textId="77777777" w:rsidR="00E4058F" w:rsidRPr="0096341C" w:rsidRDefault="00E4058F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счет, </w:t>
      </w:r>
    </w:p>
    <w:p w14:paraId="0B02DF0C" w14:textId="555D82FC" w:rsidR="00E4058F" w:rsidRPr="0096341C" w:rsidRDefault="00E4058F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комплект </w:t>
      </w:r>
      <w:r w:rsidR="006E646F" w:rsidRPr="0096341C">
        <w:rPr>
          <w:i/>
          <w:sz w:val="24"/>
          <w:szCs w:val="24"/>
        </w:rPr>
        <w:t>документации, указанной</w:t>
      </w:r>
      <w:r w:rsidRPr="0096341C">
        <w:rPr>
          <w:i/>
          <w:sz w:val="24"/>
          <w:szCs w:val="24"/>
        </w:rPr>
        <w:t xml:space="preserve"> </w:t>
      </w:r>
      <w:r w:rsidRPr="00F75742">
        <w:rPr>
          <w:i/>
          <w:sz w:val="24"/>
          <w:szCs w:val="24"/>
        </w:rPr>
        <w:t xml:space="preserve">в </w:t>
      </w:r>
      <w:r w:rsidR="00F75742" w:rsidRPr="00F75742">
        <w:rPr>
          <w:sz w:val="24"/>
          <w:szCs w:val="24"/>
        </w:rPr>
        <w:t>СП70.13330.2012</w:t>
      </w:r>
      <w:r w:rsidRPr="0096341C">
        <w:rPr>
          <w:i/>
          <w:sz w:val="24"/>
          <w:szCs w:val="24"/>
        </w:rPr>
        <w:t xml:space="preserve"> </w:t>
      </w:r>
    </w:p>
    <w:p w14:paraId="0B02DF0D" w14:textId="77777777" w:rsidR="00E4058F" w:rsidRPr="0096341C" w:rsidRDefault="00E4058F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счет-фактуру.</w:t>
      </w:r>
    </w:p>
    <w:p w14:paraId="0B02DF0E" w14:textId="77777777" w:rsidR="00E4058F" w:rsidRPr="0096341C" w:rsidRDefault="00E4058F" w:rsidP="00E4058F">
      <w:pPr>
        <w:numPr>
          <w:ilvl w:val="1"/>
          <w:numId w:val="5"/>
        </w:numPr>
        <w:tabs>
          <w:tab w:val="num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Заказчик в течение 10-ти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Работ.</w:t>
      </w:r>
    </w:p>
    <w:p w14:paraId="0B02DF0F" w14:textId="10597E4D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Перечень дефектов, выявленных, в том числе в период действия гарантийных обязательств, и сроков их исправления </w:t>
      </w:r>
      <w:r w:rsidR="006E646F" w:rsidRPr="0096341C">
        <w:rPr>
          <w:sz w:val="24"/>
          <w:szCs w:val="24"/>
        </w:rPr>
        <w:t>оформляется Заказчиком</w:t>
      </w:r>
      <w:r w:rsidRPr="0096341C">
        <w:rPr>
          <w:sz w:val="24"/>
          <w:szCs w:val="24"/>
        </w:rPr>
        <w:t xml:space="preserve"> в одностороннем порядке. Обнаруженные недостатки выполненных Работ устраняются Подрядчиком за свой счет.</w:t>
      </w:r>
    </w:p>
    <w:p w14:paraId="0B02DF10" w14:textId="17D07377" w:rsidR="00E4058F" w:rsidRPr="0096341C" w:rsidRDefault="00E4058F" w:rsidP="00E4058F">
      <w:pPr>
        <w:numPr>
          <w:ilvl w:val="1"/>
          <w:numId w:val="5"/>
        </w:numPr>
        <w:tabs>
          <w:tab w:val="num" w:pos="1134"/>
        </w:tabs>
        <w:ind w:left="0" w:firstLine="567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По отдельным видам ответственных конструкций и систем (вентиляция, электросеть, слаботочные устройства и др.), а также скрытым работам составляются акты промежуточной приемки и/или испытаний и акты приемки скрытых работ. </w:t>
      </w:r>
    </w:p>
    <w:p w14:paraId="0B02DF11" w14:textId="3987306D" w:rsidR="00E4058F" w:rsidRPr="0096341C" w:rsidRDefault="00E4058F" w:rsidP="00E4058F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</w:t>
      </w:r>
      <w:r w:rsidR="00F75742">
        <w:rPr>
          <w:i/>
          <w:sz w:val="24"/>
          <w:szCs w:val="24"/>
        </w:rPr>
        <w:t>2</w:t>
      </w:r>
      <w:r w:rsidRPr="0096341C">
        <w:rPr>
          <w:i/>
          <w:sz w:val="24"/>
          <w:szCs w:val="24"/>
        </w:rPr>
        <w:t xml:space="preserve"> (</w:t>
      </w:r>
      <w:r w:rsidR="00F75742">
        <w:rPr>
          <w:i/>
          <w:sz w:val="24"/>
          <w:szCs w:val="24"/>
        </w:rPr>
        <w:t>два</w:t>
      </w:r>
      <w:r w:rsidRPr="0096341C">
        <w:rPr>
          <w:i/>
          <w:sz w:val="24"/>
          <w:szCs w:val="24"/>
        </w:rPr>
        <w:t>)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</w:t>
      </w:r>
    </w:p>
    <w:p w14:paraId="0B02DF12" w14:textId="77777777" w:rsidR="00E4058F" w:rsidRPr="0096341C" w:rsidRDefault="00E4058F" w:rsidP="00E4058F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Если Заказчик не явится к указанному в уведомлении времени проведения промежуточной приемки, то Подрядчик оформляет акт промежуточной приемки без участия Заказчика и считает указанные в нем работы принятыми, после чего направляет копию акта Заказчику. При этом Подрядчик несет ответственность перед Заказчиком за качество выполненных работ.</w:t>
      </w:r>
    </w:p>
    <w:p w14:paraId="0B02DF13" w14:textId="77777777" w:rsidR="00E4058F" w:rsidRPr="0096341C" w:rsidRDefault="00E4058F" w:rsidP="00E4058F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14:paraId="0B02DF14" w14:textId="7524B161" w:rsidR="00E4058F" w:rsidRPr="0096341C" w:rsidRDefault="00E4058F" w:rsidP="00E4058F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Готовность принимаемых ответственных конструкций, скрытых работ и систем подтверждается </w:t>
      </w:r>
      <w:r w:rsidR="006E646F" w:rsidRPr="0096341C">
        <w:rPr>
          <w:i/>
          <w:sz w:val="24"/>
          <w:szCs w:val="24"/>
        </w:rPr>
        <w:t>оформлением Подрядчиком</w:t>
      </w:r>
      <w:r w:rsidRPr="0096341C">
        <w:rPr>
          <w:i/>
          <w:sz w:val="24"/>
          <w:szCs w:val="24"/>
        </w:rPr>
        <w:t xml:space="preserve"> и Заказчиком актов освидетельствования конструкций и скрытых работ и актов гидравлических испытаний (включая испытания на герметичность и давление) и приемки каждой системы в отдельности.</w:t>
      </w:r>
    </w:p>
    <w:p w14:paraId="0B02DF15" w14:textId="77777777" w:rsidR="00E4058F" w:rsidRPr="0096341C" w:rsidRDefault="00E4058F" w:rsidP="00E4058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B02DF16" w14:textId="77777777" w:rsidR="00E4058F" w:rsidRPr="0096341C" w:rsidRDefault="00E4058F" w:rsidP="00E4058F">
      <w:pPr>
        <w:jc w:val="center"/>
        <w:rPr>
          <w:b/>
          <w:sz w:val="24"/>
          <w:szCs w:val="24"/>
        </w:rPr>
      </w:pPr>
      <w:r w:rsidRPr="0096341C">
        <w:rPr>
          <w:b/>
          <w:noProof/>
          <w:sz w:val="24"/>
          <w:szCs w:val="24"/>
        </w:rPr>
        <w:lastRenderedPageBreak/>
        <w:t>5.</w:t>
      </w:r>
      <w:r w:rsidRPr="0096341C">
        <w:rPr>
          <w:b/>
          <w:sz w:val="24"/>
          <w:szCs w:val="24"/>
        </w:rPr>
        <w:t xml:space="preserve"> ПОРЯДОК ОПЛАТЫ СТРОИТЕЛЬНО-МОНТАЖНЫХ РАБОТ</w:t>
      </w:r>
    </w:p>
    <w:p w14:paraId="0B02DF17" w14:textId="77777777" w:rsidR="00E4058F" w:rsidRPr="0096341C" w:rsidRDefault="00E4058F" w:rsidP="00E4058F">
      <w:pPr>
        <w:rPr>
          <w:sz w:val="24"/>
          <w:szCs w:val="24"/>
        </w:rPr>
      </w:pPr>
    </w:p>
    <w:p w14:paraId="72895FAB" w14:textId="74C00D02" w:rsidR="003B5192" w:rsidRPr="003B5192" w:rsidRDefault="003B5192" w:rsidP="008034DB">
      <w:pPr>
        <w:pStyle w:val="ad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B5192">
        <w:rPr>
          <w:rFonts w:ascii="Times New Roman" w:hAnsi="Times New Roman"/>
          <w:bCs/>
          <w:sz w:val="24"/>
          <w:szCs w:val="24"/>
        </w:rPr>
        <w:t>Заказчик оплачивает Подрядчику выполненные и принятые Работы (этап работ) на основании подписанных обеими Сторонами документов, указанных в п. 4.2. Договора, в течение 30 (тридцати) календарных дней с даты подписания актов о приемке выполненных работ (форма КС-2), справок о стоимости выполненных работ и затрат (форма КС-3) и выставляемых Подрядчиком счетов-фактур, при условии предоставления Подрядчиком подписанного комплекта документов.</w:t>
      </w:r>
    </w:p>
    <w:p w14:paraId="0B02DF1F" w14:textId="77777777" w:rsidR="00E4058F" w:rsidRPr="003B5192" w:rsidRDefault="00E4058F" w:rsidP="003B5192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i/>
          <w:sz w:val="24"/>
          <w:szCs w:val="24"/>
        </w:rPr>
      </w:pPr>
      <w:r w:rsidRPr="003B5192">
        <w:rPr>
          <w:sz w:val="24"/>
          <w:szCs w:val="24"/>
        </w:rPr>
        <w:t>В случае задержки представления документов, указанных в п. 5.1. срок оплаты увеличивается на соответствующее количество дней</w:t>
      </w:r>
      <w:r w:rsidRPr="003B5192">
        <w:rPr>
          <w:i/>
          <w:sz w:val="24"/>
          <w:szCs w:val="24"/>
        </w:rPr>
        <w:t>.</w:t>
      </w:r>
    </w:p>
    <w:p w14:paraId="0B02DF20" w14:textId="77777777" w:rsidR="00E4058F" w:rsidRPr="0096341C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Заказчик вправе досрочно производить оплату выполненных Работ (этапа Работ).</w:t>
      </w:r>
    </w:p>
    <w:p w14:paraId="0B02DF21" w14:textId="77777777" w:rsidR="00E4058F" w:rsidRPr="0038409E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 w:val="24"/>
          <w:szCs w:val="24"/>
        </w:rPr>
      </w:pPr>
      <w:r w:rsidRPr="0038409E">
        <w:rPr>
          <w:sz w:val="24"/>
          <w:szCs w:val="24"/>
        </w:rPr>
        <w:t xml:space="preserve">Оплата по настоящему договору производится в безналичном порядке путём перечисления денежных средств на расчётный счет Подрядчика. Обязательство Заказчика по оплате выполненных Работ будет считаться исполненным c даты списания суммы платежа с расчетного счета Заказчика. </w:t>
      </w:r>
    </w:p>
    <w:p w14:paraId="0B02DF22" w14:textId="77777777" w:rsidR="00E4058F" w:rsidRPr="0038409E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 w:val="24"/>
          <w:szCs w:val="24"/>
        </w:rPr>
      </w:pPr>
      <w:r w:rsidRPr="0038409E">
        <w:rPr>
          <w:sz w:val="24"/>
          <w:szCs w:val="24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14:paraId="0B02DF23" w14:textId="76E7E945" w:rsidR="00E4058F" w:rsidRPr="0096341C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Стороны обязуются в течение 30 (Тридцати) дней после завершения </w:t>
      </w:r>
      <w:r w:rsidR="002909F5" w:rsidRPr="0096341C">
        <w:rPr>
          <w:i/>
          <w:sz w:val="24"/>
          <w:szCs w:val="24"/>
        </w:rPr>
        <w:t>выполнения всех</w:t>
      </w:r>
      <w:r w:rsidRPr="0096341C">
        <w:rPr>
          <w:i/>
          <w:sz w:val="24"/>
          <w:szCs w:val="24"/>
        </w:rPr>
        <w:t xml:space="preserve">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расчетов.</w:t>
      </w:r>
    </w:p>
    <w:p w14:paraId="0B02DF24" w14:textId="77777777" w:rsidR="00E4058F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 w:val="24"/>
          <w:szCs w:val="24"/>
        </w:rPr>
      </w:pPr>
      <w:r w:rsidRPr="0038409E">
        <w:rPr>
          <w:sz w:val="24"/>
          <w:szCs w:val="24"/>
        </w:rPr>
        <w:t>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 Заказчик вправе не оплачивать указанные Работы до устранения Подрядчиком обнаруженных недостатков.</w:t>
      </w:r>
    </w:p>
    <w:p w14:paraId="73C1D129" w14:textId="168F52A1" w:rsidR="001D2732" w:rsidRPr="0038409E" w:rsidRDefault="001D2732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>Стороны пришли к соглашению о том, что к их отношениям по данному Договору статья 317.1 ГК РФ не применятся,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14:paraId="0B02DF25" w14:textId="77777777" w:rsidR="00E4058F" w:rsidRPr="0038409E" w:rsidRDefault="00E4058F" w:rsidP="00E4058F">
      <w:pPr>
        <w:rPr>
          <w:sz w:val="24"/>
          <w:szCs w:val="24"/>
        </w:rPr>
      </w:pPr>
    </w:p>
    <w:p w14:paraId="0B02DF26" w14:textId="77777777" w:rsidR="00E4058F" w:rsidRPr="0096341C" w:rsidRDefault="00E4058F" w:rsidP="00E4058F">
      <w:pPr>
        <w:ind w:firstLine="680"/>
        <w:jc w:val="center"/>
        <w:rPr>
          <w:b/>
          <w:sz w:val="24"/>
          <w:szCs w:val="24"/>
        </w:rPr>
      </w:pPr>
      <w:r w:rsidRPr="0096341C">
        <w:rPr>
          <w:b/>
          <w:noProof/>
          <w:sz w:val="24"/>
          <w:szCs w:val="24"/>
        </w:rPr>
        <w:t>6.</w:t>
      </w:r>
      <w:r w:rsidRPr="0096341C">
        <w:rPr>
          <w:b/>
          <w:sz w:val="24"/>
          <w:szCs w:val="24"/>
        </w:rPr>
        <w:t xml:space="preserve"> ОБСТОЯТЕЛЬСТВА НЕПРЕОДОЛИМОЙ СИЛЫ</w:t>
      </w:r>
    </w:p>
    <w:p w14:paraId="0B02DF27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14:paraId="0B02DF28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делающие невозможными исполнение обязательств по настоящему договору в соответствии с законным порядком.</w:t>
      </w:r>
    </w:p>
    <w:p w14:paraId="0B02DF29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6.3. Сторона по настоящему Договору, затронутая обстоятельствами непреодолимой силы, должна не позднее 3 (трех) рабочих дней известить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14:paraId="0B02DF2A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14:paraId="0B02DF2B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 xml:space="preserve">6.5.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</w:t>
      </w:r>
      <w:r w:rsidRPr="0096341C">
        <w:rPr>
          <w:rFonts w:ascii="Times New Roman" w:hAnsi="Times New Roman" w:cs="Times New Roman"/>
          <w:sz w:val="24"/>
          <w:szCs w:val="24"/>
        </w:rPr>
        <w:lastRenderedPageBreak/>
        <w:t>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14:paraId="0B02DF2C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14:paraId="0B02DF2D" w14:textId="34E2BE2B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</w:t>
      </w:r>
      <w:r w:rsidR="00E430EC">
        <w:rPr>
          <w:rFonts w:ascii="Times New Roman" w:hAnsi="Times New Roman" w:cs="Times New Roman"/>
          <w:sz w:val="24"/>
          <w:szCs w:val="24"/>
        </w:rPr>
        <w:t xml:space="preserve">ациями) РФ. Не уведомление или </w:t>
      </w:r>
      <w:r w:rsidR="00F24808" w:rsidRPr="0096341C">
        <w:rPr>
          <w:rFonts w:ascii="Times New Roman" w:hAnsi="Times New Roman" w:cs="Times New Roman"/>
          <w:sz w:val="24"/>
          <w:szCs w:val="24"/>
        </w:rPr>
        <w:t>несвоевременное уведомление лишает Стороны права ссылаться</w:t>
      </w:r>
      <w:r w:rsidRPr="0096341C">
        <w:rPr>
          <w:rFonts w:ascii="Times New Roman" w:hAnsi="Times New Roman" w:cs="Times New Roman"/>
          <w:sz w:val="24"/>
          <w:szCs w:val="24"/>
        </w:rPr>
        <w:t xml:space="preserve"> на </w:t>
      </w:r>
      <w:r w:rsidR="00F24808" w:rsidRPr="0096341C">
        <w:rPr>
          <w:rFonts w:ascii="Times New Roman" w:hAnsi="Times New Roman" w:cs="Times New Roman"/>
          <w:sz w:val="24"/>
          <w:szCs w:val="24"/>
        </w:rPr>
        <w:t>любое вышеуказанное</w:t>
      </w:r>
      <w:r w:rsidRPr="0096341C">
        <w:rPr>
          <w:rFonts w:ascii="Times New Roman" w:hAnsi="Times New Roman" w:cs="Times New Roman"/>
          <w:sz w:val="24"/>
          <w:szCs w:val="24"/>
        </w:rPr>
        <w:t xml:space="preserve">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14:paraId="0B02DF2E" w14:textId="77777777" w:rsidR="00E4058F" w:rsidRPr="0096341C" w:rsidRDefault="00E4058F" w:rsidP="00E4058F">
      <w:pPr>
        <w:ind w:left="2900"/>
        <w:rPr>
          <w:sz w:val="24"/>
          <w:szCs w:val="24"/>
        </w:rPr>
      </w:pPr>
    </w:p>
    <w:p w14:paraId="0B02DF2F" w14:textId="77777777" w:rsidR="00E4058F" w:rsidRPr="0096341C" w:rsidRDefault="00E4058F" w:rsidP="00E4058F">
      <w:pPr>
        <w:ind w:left="2900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7. ГАРАНТИЙНЫЕ ОБЯЗАТЕЛЬСТВА</w:t>
      </w:r>
    </w:p>
    <w:p w14:paraId="0B02DF30" w14:textId="55D69A47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 xml:space="preserve">Гарантийный срок на выполненные Работы составляет </w:t>
      </w:r>
      <w:r w:rsidR="001D2732">
        <w:rPr>
          <w:rFonts w:ascii="Times New Roman" w:hAnsi="Times New Roman" w:cs="Times New Roman"/>
          <w:i/>
        </w:rPr>
        <w:t>60 (шестьдесят</w:t>
      </w:r>
      <w:r w:rsidRPr="0096341C">
        <w:rPr>
          <w:rFonts w:ascii="Times New Roman" w:hAnsi="Times New Roman" w:cs="Times New Roman"/>
          <w:i/>
        </w:rPr>
        <w:t xml:space="preserve">) </w:t>
      </w:r>
      <w:r w:rsidRPr="0096341C">
        <w:rPr>
          <w:rFonts w:ascii="Times New Roman" w:hAnsi="Times New Roman" w:cs="Times New Roman"/>
        </w:rPr>
        <w:t>месяцев с даты подписания уполномоченными представителями Сторон Акта о приемке выполненных работ.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14:paraId="0B02DF31" w14:textId="3DB929EB" w:rsidR="00E4058F" w:rsidRPr="0096341C" w:rsidRDefault="00E4058F" w:rsidP="00E4058F">
      <w:pPr>
        <w:pStyle w:val="31"/>
        <w:shd w:val="clear" w:color="auto" w:fill="auto"/>
        <w:tabs>
          <w:tab w:val="left" w:pos="1134"/>
        </w:tabs>
        <w:spacing w:line="240" w:lineRule="auto"/>
        <w:ind w:right="20" w:firstLine="0"/>
        <w:rPr>
          <w:rFonts w:ascii="Times New Roman" w:hAnsi="Times New Roman" w:cs="Times New Roman"/>
          <w:i/>
        </w:rPr>
      </w:pPr>
      <w:r w:rsidRPr="0096341C">
        <w:rPr>
          <w:rFonts w:ascii="Times New Roman" w:hAnsi="Times New Roman" w:cs="Times New Roman"/>
          <w:i/>
        </w:rPr>
        <w:tab/>
        <w:t>В отношении</w:t>
      </w:r>
      <w:r w:rsidR="001D2732">
        <w:rPr>
          <w:rFonts w:ascii="Times New Roman" w:hAnsi="Times New Roman" w:cs="Times New Roman"/>
          <w:i/>
        </w:rPr>
        <w:t xml:space="preserve"> материалов, запасных частей и </w:t>
      </w:r>
      <w:r w:rsidRPr="0096341C">
        <w:rPr>
          <w:rFonts w:ascii="Times New Roman" w:hAnsi="Times New Roman" w:cs="Times New Roman"/>
          <w:i/>
        </w:rPr>
        <w:t>оборудования Подрядчика, используемых Подрядчиком при выполнении Рабо</w:t>
      </w:r>
      <w:r w:rsidR="00E430EC">
        <w:rPr>
          <w:rFonts w:ascii="Times New Roman" w:hAnsi="Times New Roman" w:cs="Times New Roman"/>
          <w:i/>
        </w:rPr>
        <w:t xml:space="preserve">т, гарантийный срок составляет </w:t>
      </w:r>
      <w:r w:rsidRPr="0096341C">
        <w:rPr>
          <w:rFonts w:ascii="Times New Roman" w:hAnsi="Times New Roman" w:cs="Times New Roman"/>
          <w:i/>
        </w:rPr>
        <w:t xml:space="preserve">24 (двадцать четыре) месяца. В случае если законодательством установлен более длительный гарантийный срок, то гарантийные обязательства Подрядчика в отношении запасных частей, Оборудования и материалов распространяются на срок, установленный законодательством. </w:t>
      </w:r>
    </w:p>
    <w:p w14:paraId="0B02DF32" w14:textId="77777777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Подрядчик гарантирует:</w:t>
      </w:r>
    </w:p>
    <w:p w14:paraId="0B02DF33" w14:textId="77777777" w:rsidR="00E4058F" w:rsidRPr="0096341C" w:rsidRDefault="00E4058F" w:rsidP="00E4058F">
      <w:pPr>
        <w:pStyle w:val="31"/>
        <w:numPr>
          <w:ilvl w:val="1"/>
          <w:numId w:val="9"/>
        </w:numPr>
        <w:shd w:val="clear" w:color="auto" w:fill="auto"/>
        <w:tabs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14:paraId="0B02DF34" w14:textId="77777777" w:rsidR="00E4058F" w:rsidRPr="0096341C" w:rsidRDefault="00E4058F" w:rsidP="00E4058F">
      <w:pPr>
        <w:pStyle w:val="31"/>
        <w:numPr>
          <w:ilvl w:val="1"/>
          <w:numId w:val="9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качество выполнения всех Работ в соответствии с действующими нормами и правилами;</w:t>
      </w:r>
    </w:p>
    <w:p w14:paraId="0B02DF35" w14:textId="77777777" w:rsidR="00E4058F" w:rsidRPr="0096341C" w:rsidRDefault="00E4058F" w:rsidP="00E4058F">
      <w:pPr>
        <w:pStyle w:val="31"/>
        <w:numPr>
          <w:ilvl w:val="1"/>
          <w:numId w:val="9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устранение всех недостатков и дефектов, выявленных в гарантийный срок.</w:t>
      </w:r>
    </w:p>
    <w:p w14:paraId="0B02DF36" w14:textId="77777777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Заказчик обязан уведомить Подрядчика в письменной форме обо всех претензиях, связанных с гарантией.</w:t>
      </w:r>
    </w:p>
    <w:p w14:paraId="0B02DF37" w14:textId="77777777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После получения подобного уведомления Подрядчик должен в течение 5 (пяти) рабочих дней информировать Заказчика о принятии мер по устранению выявленных дефектов. Подрядчик в максимально возможный короткий срок, указанный или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14:paraId="0B02DF38" w14:textId="77777777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равную произведенным затратам на устранение дефектов.</w:t>
      </w:r>
    </w:p>
    <w:p w14:paraId="0B02DF39" w14:textId="77777777" w:rsidR="00E4058F" w:rsidRDefault="00E4058F" w:rsidP="00E4058F">
      <w:pPr>
        <w:ind w:left="3040"/>
        <w:rPr>
          <w:sz w:val="24"/>
          <w:szCs w:val="24"/>
          <w:lang w:val="x-none"/>
        </w:rPr>
      </w:pPr>
    </w:p>
    <w:p w14:paraId="31263A73" w14:textId="77777777" w:rsidR="003667F6" w:rsidRDefault="003667F6" w:rsidP="00E4058F">
      <w:pPr>
        <w:ind w:left="3040"/>
        <w:rPr>
          <w:sz w:val="24"/>
          <w:szCs w:val="24"/>
          <w:lang w:val="x-none"/>
        </w:rPr>
      </w:pPr>
    </w:p>
    <w:p w14:paraId="229D16D6" w14:textId="77777777" w:rsidR="003667F6" w:rsidRDefault="003667F6" w:rsidP="00E4058F">
      <w:pPr>
        <w:ind w:left="3040"/>
        <w:rPr>
          <w:sz w:val="24"/>
          <w:szCs w:val="24"/>
          <w:lang w:val="x-none"/>
        </w:rPr>
      </w:pPr>
    </w:p>
    <w:p w14:paraId="7F81C709" w14:textId="77777777" w:rsidR="003667F6" w:rsidRPr="0096341C" w:rsidRDefault="003667F6" w:rsidP="00E4058F">
      <w:pPr>
        <w:ind w:left="3040"/>
        <w:rPr>
          <w:sz w:val="24"/>
          <w:szCs w:val="24"/>
          <w:lang w:val="x-none"/>
        </w:rPr>
      </w:pPr>
    </w:p>
    <w:p w14:paraId="0B02DF3A" w14:textId="77777777" w:rsidR="00E4058F" w:rsidRPr="0096341C" w:rsidRDefault="00E4058F" w:rsidP="00E4058F">
      <w:pPr>
        <w:numPr>
          <w:ilvl w:val="0"/>
          <w:numId w:val="10"/>
        </w:numPr>
        <w:jc w:val="center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ОТВЕТСТВЕННОСТЬ СТОРОН</w:t>
      </w:r>
    </w:p>
    <w:p w14:paraId="0B02DF3B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14:paraId="0B02DF3C" w14:textId="5F88F08A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lastRenderedPageBreak/>
        <w:t xml:space="preserve">В случае несвоевременного выполнения Работ (нарушение срока начала и окончания выполнения Работ, а также промежуточных сроков) Подрядчик уплачивает Заказчику неустойку (пени) в размере 0,1 % (Ноль целых одну десятую процента) от общей цены Работ, определенной </w:t>
      </w:r>
      <w:r w:rsidR="009F6F6C" w:rsidRPr="0096341C">
        <w:rPr>
          <w:sz w:val="24"/>
          <w:szCs w:val="24"/>
        </w:rPr>
        <w:t>в Договоре</w:t>
      </w:r>
      <w:r w:rsidRPr="0096341C">
        <w:rPr>
          <w:sz w:val="24"/>
          <w:szCs w:val="24"/>
        </w:rPr>
        <w:t xml:space="preserve">, за каждый день просрочки выполнения Работ. </w:t>
      </w:r>
    </w:p>
    <w:p w14:paraId="0B02DF3D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14:paraId="0B02DF3E" w14:textId="77777777" w:rsidR="00E4058F" w:rsidRPr="0096341C" w:rsidRDefault="00E4058F" w:rsidP="00E4058F">
      <w:pPr>
        <w:numPr>
          <w:ilvl w:val="2"/>
          <w:numId w:val="10"/>
        </w:numPr>
        <w:shd w:val="clear" w:color="auto" w:fill="FFFFFF"/>
        <w:tabs>
          <w:tab w:val="num" w:pos="567"/>
        </w:tabs>
        <w:ind w:left="0" w:firstLine="851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потребовать от Подрядчика безвозмездного устранения недостатков в разумный срок;</w:t>
      </w:r>
    </w:p>
    <w:p w14:paraId="0B02DF3F" w14:textId="77777777" w:rsidR="00E4058F" w:rsidRPr="0096341C" w:rsidRDefault="00E4058F" w:rsidP="00E4058F">
      <w:pPr>
        <w:numPr>
          <w:ilvl w:val="2"/>
          <w:numId w:val="10"/>
        </w:numPr>
        <w:shd w:val="clear" w:color="auto" w:fill="FFFFFF"/>
        <w:tabs>
          <w:tab w:val="num" w:pos="567"/>
        </w:tabs>
        <w:ind w:left="0" w:firstLine="851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потребовать от Подрядчика соразмерного уменьшения установленной за Работы цены;</w:t>
      </w:r>
    </w:p>
    <w:p w14:paraId="0B02DF40" w14:textId="77777777" w:rsidR="00E4058F" w:rsidRPr="0096341C" w:rsidRDefault="00E4058F" w:rsidP="00E4058F">
      <w:pPr>
        <w:numPr>
          <w:ilvl w:val="2"/>
          <w:numId w:val="10"/>
        </w:numPr>
        <w:shd w:val="clear" w:color="auto" w:fill="FFFFFF"/>
        <w:tabs>
          <w:tab w:val="num" w:pos="567"/>
        </w:tabs>
        <w:ind w:left="0" w:firstLine="851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14:paraId="0B02DF41" w14:textId="15AC8AC3" w:rsidR="00E4058F" w:rsidRPr="0096341C" w:rsidRDefault="00E4058F" w:rsidP="00E4058F">
      <w:pPr>
        <w:numPr>
          <w:ilvl w:val="2"/>
          <w:numId w:val="10"/>
        </w:numPr>
        <w:shd w:val="clear" w:color="auto" w:fill="FFFFFF"/>
        <w:tabs>
          <w:tab w:val="num" w:pos="1418"/>
        </w:tabs>
        <w:ind w:left="0" w:firstLine="851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потребовать уплаты штрафных санкций в </w:t>
      </w:r>
      <w:r w:rsidR="00F24808" w:rsidRPr="0096341C">
        <w:rPr>
          <w:sz w:val="24"/>
          <w:szCs w:val="24"/>
        </w:rPr>
        <w:t>размере 100</w:t>
      </w:r>
      <w:r w:rsidRPr="0096341C">
        <w:rPr>
          <w:i/>
          <w:sz w:val="24"/>
          <w:szCs w:val="24"/>
        </w:rPr>
        <w:t xml:space="preserve"> </w:t>
      </w:r>
      <w:r w:rsidR="00F24808" w:rsidRPr="0096341C">
        <w:rPr>
          <w:i/>
          <w:sz w:val="24"/>
          <w:szCs w:val="24"/>
        </w:rPr>
        <w:t>% от</w:t>
      </w:r>
      <w:r w:rsidRPr="0096341C">
        <w:rPr>
          <w:sz w:val="24"/>
          <w:szCs w:val="24"/>
        </w:rPr>
        <w:t xml:space="preserve"> стоимости устранения недостатков.</w:t>
      </w:r>
    </w:p>
    <w:p w14:paraId="0B02DF42" w14:textId="3D59C1C3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</w:t>
      </w:r>
      <w:r w:rsidR="00F24808" w:rsidRPr="0096341C">
        <w:rPr>
          <w:sz w:val="24"/>
          <w:szCs w:val="24"/>
        </w:rPr>
        <w:t>случае нарушения</w:t>
      </w:r>
      <w:r w:rsidRPr="0096341C">
        <w:rPr>
          <w:sz w:val="24"/>
          <w:szCs w:val="24"/>
        </w:rPr>
        <w:t xml:space="preserve"> Подрядчиком согласованного с Заказчиком срока устранения недостатков, обнаруженных Заказчиком при выполнении Работ, Подрядчик оплачивает Заказчику штраф в размере </w:t>
      </w:r>
      <w:r w:rsidR="0038409E" w:rsidRPr="0038409E">
        <w:rPr>
          <w:sz w:val="24"/>
          <w:szCs w:val="24"/>
        </w:rPr>
        <w:t>2</w:t>
      </w:r>
      <w:r w:rsidRPr="0096341C">
        <w:rPr>
          <w:i/>
          <w:sz w:val="24"/>
          <w:szCs w:val="24"/>
        </w:rPr>
        <w:t>0</w:t>
      </w:r>
      <w:r w:rsidR="00F24808" w:rsidRPr="0096341C">
        <w:rPr>
          <w:i/>
          <w:sz w:val="24"/>
          <w:szCs w:val="24"/>
        </w:rPr>
        <w:t xml:space="preserve">% </w:t>
      </w:r>
      <w:r w:rsidR="00F24808" w:rsidRPr="0096341C">
        <w:rPr>
          <w:sz w:val="24"/>
          <w:szCs w:val="24"/>
        </w:rPr>
        <w:t>от</w:t>
      </w:r>
      <w:r w:rsidRPr="0096341C">
        <w:rPr>
          <w:sz w:val="24"/>
          <w:szCs w:val="24"/>
        </w:rPr>
        <w:t xml:space="preserve"> стоимости Работ, </w:t>
      </w:r>
      <w:r w:rsidR="00F24808" w:rsidRPr="0096341C">
        <w:rPr>
          <w:sz w:val="24"/>
          <w:szCs w:val="24"/>
        </w:rPr>
        <w:t>выполняемых Подрядчиком</w:t>
      </w:r>
      <w:r w:rsidRPr="0096341C">
        <w:rPr>
          <w:sz w:val="24"/>
          <w:szCs w:val="24"/>
        </w:rPr>
        <w:t xml:space="preserve"> по настоящему Договору.</w:t>
      </w:r>
    </w:p>
    <w:p w14:paraId="0B02DF43" w14:textId="7A147600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</w:t>
      </w:r>
      <w:r w:rsidR="00F24808" w:rsidRPr="0096341C">
        <w:rPr>
          <w:sz w:val="24"/>
          <w:szCs w:val="24"/>
        </w:rPr>
        <w:t>случае нарушения</w:t>
      </w:r>
      <w:r w:rsidRPr="0096341C">
        <w:rPr>
          <w:sz w:val="24"/>
          <w:szCs w:val="24"/>
        </w:rPr>
        <w:t xml:space="preserve"> Подрядчиком срока выполнения Работ по устранению дефектов, выявленных в течение гарантийного срока, Подрядчик оплачивает Заказчику штраф в размере 2</w:t>
      </w:r>
      <w:r w:rsidRPr="0096341C">
        <w:rPr>
          <w:i/>
          <w:sz w:val="24"/>
          <w:szCs w:val="24"/>
        </w:rPr>
        <w:t>0</w:t>
      </w:r>
      <w:r w:rsidR="00F24808" w:rsidRPr="0096341C">
        <w:rPr>
          <w:i/>
          <w:sz w:val="24"/>
          <w:szCs w:val="24"/>
        </w:rPr>
        <w:t>% от</w:t>
      </w:r>
      <w:r w:rsidRPr="0096341C">
        <w:rPr>
          <w:sz w:val="24"/>
          <w:szCs w:val="24"/>
        </w:rPr>
        <w:t xml:space="preserve"> стоимости элементов Оборудования, требующих восстановления.   </w:t>
      </w:r>
    </w:p>
    <w:p w14:paraId="0B02DF44" w14:textId="5B1C0CB9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Если в течение гарантийного срока на выполненные Работы произойдет выход из строя Оборудования, на котором производились Работы, в том числе отказ в работе Оборудования, поломка и пр., по вине Подрядчика, последний за свой счет восстанавливает работоспособность Оборудования в сроки, указанные Заказчиком, а также выплачивает Заказчику штраф в размере 20 % (Двадцати процентов) </w:t>
      </w:r>
      <w:r w:rsidR="00F24808" w:rsidRPr="0096341C">
        <w:rPr>
          <w:sz w:val="24"/>
          <w:szCs w:val="24"/>
        </w:rPr>
        <w:t>от стоимости</w:t>
      </w:r>
      <w:r w:rsidRPr="0096341C">
        <w:rPr>
          <w:sz w:val="24"/>
          <w:szCs w:val="24"/>
        </w:rPr>
        <w:t xml:space="preserve"> элементов Оборудования, требующих восстановления.</w:t>
      </w:r>
    </w:p>
    <w:p w14:paraId="0B02DF45" w14:textId="33AA0C90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случае передачи Подрядчиком третьим лицам своих прав (в том числе денежных требований по договорам цессии и факторинга) по настоящему </w:t>
      </w:r>
      <w:r w:rsidR="00F24808" w:rsidRPr="0096341C">
        <w:rPr>
          <w:sz w:val="24"/>
          <w:szCs w:val="24"/>
        </w:rPr>
        <w:t>Договору без</w:t>
      </w:r>
      <w:r w:rsidRPr="0096341C">
        <w:rPr>
          <w:sz w:val="24"/>
          <w:szCs w:val="24"/>
        </w:rPr>
        <w:t xml:space="preserve">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14:paraId="0B02DF46" w14:textId="44E127D4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действующему законодательству (в том</w:t>
      </w:r>
      <w:r w:rsidR="002909F5">
        <w:rPr>
          <w:sz w:val="24"/>
          <w:szCs w:val="24"/>
        </w:rPr>
        <w:t xml:space="preserve"> </w:t>
      </w:r>
      <w:r w:rsidR="002909F5" w:rsidRPr="0096341C">
        <w:rPr>
          <w:sz w:val="24"/>
          <w:szCs w:val="24"/>
        </w:rPr>
        <w:t>числе,</w:t>
      </w:r>
      <w:r w:rsidRPr="0096341C">
        <w:rPr>
          <w:sz w:val="24"/>
          <w:szCs w:val="24"/>
        </w:rPr>
        <w:t xml:space="preserve"> но не исключительно согласовано действующему законодательству об охране линий и сооружений связи Российской Федерации).</w:t>
      </w:r>
    </w:p>
    <w:p w14:paraId="0B02DF47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числе, но не исключительно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14:paraId="0B02DF48" w14:textId="77777777" w:rsidR="00E4058F" w:rsidRPr="0096341C" w:rsidRDefault="00E4058F" w:rsidP="00E4058F">
      <w:pPr>
        <w:rPr>
          <w:i/>
          <w:sz w:val="24"/>
          <w:szCs w:val="24"/>
        </w:rPr>
      </w:pPr>
      <w:r w:rsidRPr="0096341C">
        <w:rPr>
          <w:sz w:val="24"/>
          <w:szCs w:val="24"/>
        </w:rPr>
        <w:t>8.10</w:t>
      </w:r>
      <w:r w:rsidRPr="0096341C">
        <w:rPr>
          <w:i/>
          <w:sz w:val="24"/>
          <w:szCs w:val="24"/>
        </w:rPr>
        <w:t>.</w:t>
      </w:r>
    </w:p>
    <w:p w14:paraId="0B02DF4A" w14:textId="77777777" w:rsidR="00E4058F" w:rsidRPr="0096341C" w:rsidRDefault="00E4058F" w:rsidP="00E4058F">
      <w:pPr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За нарушение Подрядчиком: </w:t>
      </w:r>
    </w:p>
    <w:p w14:paraId="0B02DF4B" w14:textId="0360B19A" w:rsidR="00E4058F" w:rsidRPr="0096341C" w:rsidRDefault="00E4058F" w:rsidP="00E4058F">
      <w:pPr>
        <w:ind w:firstLine="72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обязательств по предоставлению обосновывающих стоимость оборудования и (или) материалов документов в соответствии с пунктом 3.2.14, за несвоевременное предоставление документов согласно п.3.2.14., а равно предоставление документов, содержащих недостоверные сведения, Заказчик имеет право начислить Подрядчику неустойку  (штраф) в размере 15 (Пятнадцати) % от стоимости соответствующего оборудования и (или) материалов, по которым не представлены документы или представлены документы, содержащие недостоверные сведения, за каждый выявленный случай. Заказчик вправе самостоятельно запросить у поставщиков оборудования и (или) </w:t>
      </w:r>
      <w:r w:rsidRPr="0096341C">
        <w:rPr>
          <w:i/>
          <w:sz w:val="24"/>
          <w:szCs w:val="24"/>
        </w:rPr>
        <w:lastRenderedPageBreak/>
        <w:t xml:space="preserve">материалов, и (или) у их официальных дилеров информацию о стоимости оборудования и (или) </w:t>
      </w:r>
      <w:r w:rsidR="002909F5" w:rsidRPr="0096341C">
        <w:rPr>
          <w:i/>
          <w:sz w:val="24"/>
          <w:szCs w:val="24"/>
        </w:rPr>
        <w:t>материалов, на</w:t>
      </w:r>
      <w:r w:rsidRPr="0096341C">
        <w:rPr>
          <w:i/>
          <w:sz w:val="24"/>
          <w:szCs w:val="24"/>
        </w:rPr>
        <w:t xml:space="preserve"> основании которой будет определяться стоимость оборудования и (или) материалов;</w:t>
      </w:r>
    </w:p>
    <w:p w14:paraId="0B02DF4C" w14:textId="43437F1B" w:rsidR="00E4058F" w:rsidRPr="0096341C" w:rsidRDefault="00E4058F" w:rsidP="00E4058F">
      <w:pPr>
        <w:ind w:firstLine="567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обязательств по предоставлению документов, подтверждающих размер расходов, понесенных при выполнении работ, в соответствии с пунктом 3.2.14, Заказчик имеет право </w:t>
      </w:r>
      <w:r w:rsidR="002909F5" w:rsidRPr="0096341C">
        <w:rPr>
          <w:i/>
          <w:sz w:val="24"/>
          <w:szCs w:val="24"/>
        </w:rPr>
        <w:t>начислить Подрядчику</w:t>
      </w:r>
      <w:r w:rsidRPr="0096341C">
        <w:rPr>
          <w:i/>
          <w:sz w:val="24"/>
          <w:szCs w:val="24"/>
        </w:rPr>
        <w:t xml:space="preserve"> неустойку в размере </w:t>
      </w:r>
      <w:r w:rsidR="002909F5" w:rsidRPr="0096341C">
        <w:rPr>
          <w:i/>
          <w:sz w:val="24"/>
          <w:szCs w:val="24"/>
        </w:rPr>
        <w:t>500 (</w:t>
      </w:r>
      <w:r w:rsidRPr="0096341C">
        <w:rPr>
          <w:i/>
          <w:sz w:val="24"/>
          <w:szCs w:val="24"/>
        </w:rPr>
        <w:t>Пятьсот) рублей за каждый документ за каждый день просрочки</w:t>
      </w:r>
    </w:p>
    <w:p w14:paraId="0B02DF52" w14:textId="035786EB" w:rsidR="00E4058F" w:rsidRPr="0096341C" w:rsidRDefault="00E4058F" w:rsidP="00E4058F">
      <w:pPr>
        <w:shd w:val="clear" w:color="auto" w:fill="FFFFFF"/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 Заказчик вправе самостоятельно запросить у поставщиков оборудования и (или) материалов, и (или) у их официальных дилеров информацию о стоимости оборудования и (или) </w:t>
      </w:r>
      <w:r w:rsidR="002909F5" w:rsidRPr="0096341C">
        <w:rPr>
          <w:sz w:val="24"/>
          <w:szCs w:val="24"/>
        </w:rPr>
        <w:t>материалов, на</w:t>
      </w:r>
      <w:r w:rsidRPr="0096341C">
        <w:rPr>
          <w:sz w:val="24"/>
          <w:szCs w:val="24"/>
        </w:rPr>
        <w:t xml:space="preserve"> основании которой будет определяться стоимость оборудования и (или) материалов.</w:t>
      </w:r>
    </w:p>
    <w:p w14:paraId="0B02DF53" w14:textId="1C3CE8BB" w:rsidR="00E4058F" w:rsidRPr="0096341C" w:rsidRDefault="00E4058F" w:rsidP="00E4058F">
      <w:pPr>
        <w:numPr>
          <w:ilvl w:val="1"/>
          <w:numId w:val="11"/>
        </w:numPr>
        <w:shd w:val="clear" w:color="auto" w:fill="FFFFFF"/>
        <w:ind w:left="0" w:firstLine="7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случае нарушения Заказчиком срока оплаты Подрядчик вправе предъявить Заказчику требование об оплате пени в размере 1/720 ставки рефинансирования Центрального банка Российской Федерации, действующей на момент </w:t>
      </w:r>
      <w:r w:rsidR="002909F5" w:rsidRPr="0096341C">
        <w:rPr>
          <w:sz w:val="24"/>
          <w:szCs w:val="24"/>
        </w:rPr>
        <w:t>оплаты, за</w:t>
      </w:r>
      <w:r w:rsidRPr="0096341C">
        <w:rPr>
          <w:sz w:val="24"/>
          <w:szCs w:val="24"/>
        </w:rPr>
        <w:t xml:space="preserve"> каждый день </w:t>
      </w:r>
      <w:r w:rsidR="002909F5" w:rsidRPr="0096341C">
        <w:rPr>
          <w:sz w:val="24"/>
          <w:szCs w:val="24"/>
        </w:rPr>
        <w:t>просрочки платежа, но</w:t>
      </w:r>
      <w:r w:rsidRPr="0096341C">
        <w:rPr>
          <w:sz w:val="24"/>
          <w:szCs w:val="24"/>
        </w:rPr>
        <w:t xml:space="preserve"> не более 5% от суммы задолженности.</w:t>
      </w:r>
    </w:p>
    <w:p w14:paraId="0B02DF54" w14:textId="777F7EB3" w:rsidR="00E4058F" w:rsidRPr="0096341C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 xml:space="preserve">Если в течение гарантийного срока </w:t>
      </w:r>
      <w:r w:rsidR="008501AC">
        <w:rPr>
          <w:rFonts w:ascii="Times New Roman" w:hAnsi="Times New Roman" w:cs="Times New Roman"/>
          <w:i/>
        </w:rPr>
        <w:t>на объекте, на котором Подрядчиком производились Работы</w:t>
      </w:r>
      <w:r w:rsidRPr="0096341C">
        <w:rPr>
          <w:rFonts w:ascii="Times New Roman" w:hAnsi="Times New Roman" w:cs="Times New Roman"/>
        </w:rPr>
        <w:t xml:space="preserve">, произойдет авария, Сторонами проводится техническое расследование в порядке, предусмотренном Приложением № </w:t>
      </w:r>
      <w:r w:rsidR="00E40C0C">
        <w:rPr>
          <w:rFonts w:ascii="Times New Roman" w:hAnsi="Times New Roman" w:cs="Times New Roman"/>
        </w:rPr>
        <w:t>7</w:t>
      </w:r>
      <w:r w:rsidRPr="0096341C">
        <w:rPr>
          <w:rFonts w:ascii="Times New Roman" w:hAnsi="Times New Roman" w:cs="Times New Roman"/>
        </w:rPr>
        <w:t xml:space="preserve"> к настоящему Договору. </w:t>
      </w:r>
    </w:p>
    <w:p w14:paraId="0B02DF55" w14:textId="77777777" w:rsidR="00E4058F" w:rsidRPr="0096341C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понесенные Заказчиком убытки, в том числе убытки, понесенные Покупателем на оптовом рынке электрической энергии (мощности),</w:t>
      </w:r>
      <w:r w:rsidRPr="0096341C">
        <w:rPr>
          <w:rFonts w:ascii="Times New Roman" w:hAnsi="Times New Roman" w:cs="Times New Roman"/>
          <w:i/>
        </w:rPr>
        <w:t xml:space="preserve"> которые рассчитываются ОАО «Администратор торговой системы оптового рынка электроэнергии», расходы по расчету возлагаются на виновную Сторону. </w:t>
      </w:r>
    </w:p>
    <w:p w14:paraId="0B02DF56" w14:textId="56312F2F" w:rsidR="00E4058F" w:rsidRPr="0096341C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 xml:space="preserve">В случае невыполнения Подрядчиком обязанности по включению в договоры с субподрядчиком условия о выполнении субподрядчиком работы лично, Подрядчик оплачивает </w:t>
      </w:r>
      <w:r w:rsidR="002909F5" w:rsidRPr="0096341C">
        <w:rPr>
          <w:rFonts w:ascii="Times New Roman" w:hAnsi="Times New Roman" w:cs="Times New Roman"/>
        </w:rPr>
        <w:t>Заказчику неустойку</w:t>
      </w:r>
      <w:r w:rsidRPr="0096341C">
        <w:rPr>
          <w:rFonts w:ascii="Times New Roman" w:hAnsi="Times New Roman" w:cs="Times New Roman"/>
        </w:rPr>
        <w:t xml:space="preserve"> в размере 10 % (Десяти процентов) от суммы настоящего Договора. </w:t>
      </w:r>
    </w:p>
    <w:p w14:paraId="0B02DF57" w14:textId="77777777" w:rsidR="00E4058F" w:rsidRPr="0096341C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Подрядчик возмещает Заказчику ущерб, причиненный в ходе Работы людям, зданиям, оборудованию, причиненный в результате несоблюдения Подрядчиком требований охраны труда, пожарной и промышленной безопасности в процессе производства Работ. Подрядчик возмещает убытки, понесенные Заказчиком, по причине неисполнения либо ненадлежащего исполнения Подрядчиком своих обязательств по Договору (при этом убытки возмещаются сверх неустойки).</w:t>
      </w:r>
    </w:p>
    <w:p w14:paraId="0B02DF58" w14:textId="77777777" w:rsidR="00E4058F" w:rsidRPr="0096341C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Уплата неустойки и возмещение убытков не освобождает Стороны от исполнения обязательств по Договору и устранения нарушений.</w:t>
      </w:r>
    </w:p>
    <w:p w14:paraId="0B02DF59" w14:textId="77777777" w:rsidR="00E4058F" w:rsidRPr="0096341C" w:rsidRDefault="00E4058F" w:rsidP="00E4058F">
      <w:pPr>
        <w:ind w:left="240"/>
        <w:jc w:val="center"/>
        <w:rPr>
          <w:noProof/>
          <w:sz w:val="24"/>
          <w:szCs w:val="24"/>
        </w:rPr>
      </w:pPr>
    </w:p>
    <w:p w14:paraId="0B02DF5A" w14:textId="77777777" w:rsidR="00E4058F" w:rsidRPr="0096341C" w:rsidRDefault="00E4058F" w:rsidP="00E4058F">
      <w:pPr>
        <w:ind w:left="240"/>
        <w:jc w:val="center"/>
        <w:rPr>
          <w:b/>
          <w:sz w:val="24"/>
          <w:szCs w:val="24"/>
        </w:rPr>
      </w:pPr>
      <w:r w:rsidRPr="0096341C">
        <w:rPr>
          <w:b/>
          <w:noProof/>
          <w:sz w:val="24"/>
          <w:szCs w:val="24"/>
        </w:rPr>
        <w:t>9.</w:t>
      </w:r>
      <w:r w:rsidRPr="0096341C">
        <w:rPr>
          <w:b/>
          <w:sz w:val="24"/>
          <w:szCs w:val="24"/>
        </w:rPr>
        <w:t xml:space="preserve"> СРОК ДЕЙСТВИЯ ДОГОВОРА</w:t>
      </w:r>
    </w:p>
    <w:p w14:paraId="0B02DF5B" w14:textId="77777777" w:rsidR="00E4058F" w:rsidRPr="0096341C" w:rsidRDefault="00E4058F" w:rsidP="00E4058F">
      <w:pPr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6341C">
        <w:rPr>
          <w:noProof/>
          <w:sz w:val="24"/>
          <w:szCs w:val="24"/>
        </w:rPr>
        <w:t xml:space="preserve"> Настоящий </w:t>
      </w:r>
      <w:r w:rsidRPr="0096341C">
        <w:rPr>
          <w:sz w:val="24"/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14:paraId="0B02DF5C" w14:textId="77777777" w:rsidR="00E4058F" w:rsidRPr="0096341C" w:rsidRDefault="00E4058F" w:rsidP="00E4058F">
      <w:pPr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 и настоящим договором.</w:t>
      </w:r>
    </w:p>
    <w:p w14:paraId="0B02DF5D" w14:textId="2E4B5E2F" w:rsidR="00E4058F" w:rsidRPr="0096341C" w:rsidRDefault="00E4058F" w:rsidP="00E4058F">
      <w:pPr>
        <w:numPr>
          <w:ilvl w:val="1"/>
          <w:numId w:val="12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Основанием для одностороннего внесудебного расторжения (отказа от исполнения) </w:t>
      </w:r>
      <w:r w:rsidR="002909F5" w:rsidRPr="0096341C">
        <w:rPr>
          <w:sz w:val="24"/>
          <w:szCs w:val="24"/>
        </w:rPr>
        <w:t>Договора Заказчиком и требования возврата,</w:t>
      </w:r>
      <w:r w:rsidRPr="0096341C">
        <w:rPr>
          <w:sz w:val="24"/>
          <w:szCs w:val="24"/>
        </w:rPr>
        <w:t xml:space="preserve"> всех уплаченных Заказчиком по Договору </w:t>
      </w:r>
      <w:proofErr w:type="gramStart"/>
      <w:r w:rsidRPr="0096341C">
        <w:rPr>
          <w:sz w:val="24"/>
          <w:szCs w:val="24"/>
        </w:rPr>
        <w:t>денежных средств</w:t>
      </w:r>
      <w:proofErr w:type="gramEnd"/>
      <w:r w:rsidRPr="0096341C">
        <w:rPr>
          <w:sz w:val="24"/>
          <w:szCs w:val="24"/>
        </w:rPr>
        <w:t xml:space="preserve"> является: </w:t>
      </w:r>
    </w:p>
    <w:p w14:paraId="0B02DF5E" w14:textId="01DDA6D3" w:rsidR="00E4058F" w:rsidRPr="0096341C" w:rsidRDefault="00E4058F" w:rsidP="00E4058F">
      <w:pPr>
        <w:numPr>
          <w:ilvl w:val="2"/>
          <w:numId w:val="12"/>
        </w:numPr>
        <w:tabs>
          <w:tab w:val="left" w:pos="1134"/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задержка по вине Подрядчика сроков выполнения Работ (этапа работ) на срок свыше </w:t>
      </w:r>
      <w:r w:rsidRPr="0096341C">
        <w:rPr>
          <w:i/>
          <w:sz w:val="24"/>
          <w:szCs w:val="24"/>
        </w:rPr>
        <w:t>30 (</w:t>
      </w:r>
      <w:r w:rsidR="002909F5" w:rsidRPr="0096341C">
        <w:rPr>
          <w:i/>
          <w:sz w:val="24"/>
          <w:szCs w:val="24"/>
        </w:rPr>
        <w:t>тридцать) календарных</w:t>
      </w:r>
      <w:r w:rsidRPr="0096341C">
        <w:rPr>
          <w:sz w:val="24"/>
          <w:szCs w:val="24"/>
        </w:rPr>
        <w:t xml:space="preserve"> дней;</w:t>
      </w:r>
    </w:p>
    <w:p w14:paraId="0B02DF5F" w14:textId="3F900CC2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случае, если будут разумные основания полагать, что Работы не будут завершены в срок либо </w:t>
      </w:r>
      <w:r w:rsidR="002909F5" w:rsidRPr="0096341C">
        <w:rPr>
          <w:sz w:val="24"/>
          <w:szCs w:val="24"/>
        </w:rPr>
        <w:t>Работы содержат</w:t>
      </w:r>
      <w:r w:rsidRPr="0096341C">
        <w:rPr>
          <w:sz w:val="24"/>
          <w:szCs w:val="24"/>
        </w:rPr>
        <w:t xml:space="preserve"> </w:t>
      </w:r>
      <w:r w:rsidR="002909F5" w:rsidRPr="0096341C">
        <w:rPr>
          <w:sz w:val="24"/>
          <w:szCs w:val="24"/>
        </w:rPr>
        <w:t>существенные недостатки,</w:t>
      </w:r>
      <w:r w:rsidRPr="0096341C">
        <w:rPr>
          <w:sz w:val="24"/>
          <w:szCs w:val="24"/>
        </w:rPr>
        <w:t xml:space="preserve"> и Подрядчик в назначенный Заказчиком срок не устранит недостатки по требованию Заказчика. В этом </w:t>
      </w:r>
      <w:r w:rsidRPr="0096341C">
        <w:rPr>
          <w:sz w:val="24"/>
          <w:szCs w:val="24"/>
        </w:rPr>
        <w:lastRenderedPageBreak/>
        <w:t>случае Подрядчик также обязан компенсировать Заказчику убытки, причиненные досрочным расторжением Договора, включая упущенную выгоду;</w:t>
      </w:r>
    </w:p>
    <w:p w14:paraId="0B02DF60" w14:textId="77777777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неисполнение Подрядчиком обязанности по согласованию привлекаемых субподрядчиков;</w:t>
      </w:r>
    </w:p>
    <w:p w14:paraId="0B02DF61" w14:textId="32205E07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вынесение Арбитражным судом определения о принятии заявления </w:t>
      </w:r>
      <w:r w:rsidR="002909F5" w:rsidRPr="0096341C">
        <w:rPr>
          <w:sz w:val="24"/>
          <w:szCs w:val="24"/>
        </w:rPr>
        <w:t>о признании</w:t>
      </w:r>
      <w:r w:rsidRPr="0096341C">
        <w:rPr>
          <w:sz w:val="24"/>
          <w:szCs w:val="24"/>
        </w:rPr>
        <w:t xml:space="preserve"> Подрядчика несостоятельным (банкротом), а также, если Подрядчик принудительно ликвидируется или ликвидируется добровольно; </w:t>
      </w:r>
    </w:p>
    <w:p w14:paraId="0B02DF62" w14:textId="4C7D4195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отзыва и/или аннулирования разрешительной документации Подрядчика (свидетельств, лицензий, допусков и прочее), </w:t>
      </w:r>
      <w:r w:rsidR="002909F5" w:rsidRPr="0096341C">
        <w:rPr>
          <w:sz w:val="24"/>
          <w:szCs w:val="24"/>
        </w:rPr>
        <w:t>необходимой для</w:t>
      </w:r>
      <w:r w:rsidRPr="0096341C">
        <w:rPr>
          <w:sz w:val="24"/>
          <w:szCs w:val="24"/>
        </w:rPr>
        <w:t xml:space="preserve"> производства Работ;</w:t>
      </w:r>
    </w:p>
    <w:p w14:paraId="0B02DF63" w14:textId="77777777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грубого нарушения Подрядчиком </w:t>
      </w:r>
      <w:proofErr w:type="spellStart"/>
      <w:r w:rsidRPr="0096341C">
        <w:rPr>
          <w:sz w:val="24"/>
          <w:szCs w:val="24"/>
        </w:rPr>
        <w:t>п.п</w:t>
      </w:r>
      <w:proofErr w:type="spellEnd"/>
      <w:r w:rsidRPr="0096341C">
        <w:rPr>
          <w:sz w:val="24"/>
          <w:szCs w:val="24"/>
        </w:rPr>
        <w:t>. 3.2.12, 3.2.13 настоящего договора, повлекшего ущерб;</w:t>
      </w:r>
    </w:p>
    <w:p w14:paraId="0B02DF64" w14:textId="36021D82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Заказчик может в любое время до сдачи ему результата Работы в одностороннем </w:t>
      </w:r>
      <w:r w:rsidR="002909F5" w:rsidRPr="0096341C">
        <w:rPr>
          <w:sz w:val="24"/>
          <w:szCs w:val="24"/>
        </w:rPr>
        <w:t>порядке отказаться</w:t>
      </w:r>
      <w:r w:rsidRPr="0096341C">
        <w:rPr>
          <w:sz w:val="24"/>
          <w:szCs w:val="24"/>
        </w:rPr>
        <w:t xml:space="preserve"> от исполнения договора уплатив Подрядчику часть установленной цены пропорционально части Работы, выполненной до получения уведомления о прекращении действия Договора.</w:t>
      </w:r>
    </w:p>
    <w:p w14:paraId="0B02DF65" w14:textId="6E58AC1E" w:rsidR="00E4058F" w:rsidRPr="0096341C" w:rsidRDefault="009F6F6C" w:rsidP="00E4058F">
      <w:pPr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Заказчик решивший</w:t>
      </w:r>
      <w:r w:rsidR="00E4058F" w:rsidRPr="0096341C">
        <w:rPr>
          <w:sz w:val="24"/>
          <w:szCs w:val="24"/>
        </w:rPr>
        <w:t xml:space="preserve"> расторгнуть Договор, направляет письменное уведомление Подрядчику. Договор считается расторгнутым с даты получения Подрядчиком такого уведомления или иной даты, указанной в уведомлении Заказчика.</w:t>
      </w:r>
    </w:p>
    <w:p w14:paraId="0B02DF66" w14:textId="756882A4" w:rsidR="00E4058F" w:rsidRPr="0096341C" w:rsidRDefault="00E4058F" w:rsidP="00E4058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Получив от Заказчика уведомление о прекращении действия Договора, Подрядчик обязан незамедлительно либо по наступлении даты, указанной </w:t>
      </w:r>
      <w:r w:rsidR="009F6F6C" w:rsidRPr="0096341C">
        <w:rPr>
          <w:sz w:val="24"/>
          <w:szCs w:val="24"/>
        </w:rPr>
        <w:t>в уведомлении</w:t>
      </w:r>
      <w:r w:rsidRPr="0096341C">
        <w:rPr>
          <w:sz w:val="24"/>
          <w:szCs w:val="24"/>
        </w:rPr>
        <w:t>:</w:t>
      </w:r>
    </w:p>
    <w:p w14:paraId="0B02DF67" w14:textId="77777777" w:rsidR="00E4058F" w:rsidRPr="0096341C" w:rsidRDefault="00E4058F" w:rsidP="00E4058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прекратить все дальнейшие Работы, за исключением таких Работ, которые Заказчик может специально указать в уведомлении о прекращении действия Договора;</w:t>
      </w:r>
    </w:p>
    <w:p w14:paraId="0B02DF68" w14:textId="5B3092D9" w:rsidR="00E4058F" w:rsidRPr="0096341C" w:rsidRDefault="00E4058F" w:rsidP="00E4058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течение 10 (десяти) календарных дней с момента уведомления о прекращении действия Договора передать Заказчику по акту о прекращении Работ результаты Работ (в том числе результаты незавершенных этапов Работ), фактически выполненные Подрядчиком до даты получения уведомления (либо до наступления даты, указанной в уведомлении о прекращении действия Договора), приложив к нему обоснование стоимости </w:t>
      </w:r>
      <w:r w:rsidR="002909F5" w:rsidRPr="0096341C">
        <w:rPr>
          <w:sz w:val="24"/>
          <w:szCs w:val="24"/>
        </w:rPr>
        <w:t>Работ, и</w:t>
      </w:r>
      <w:r w:rsidRPr="0096341C">
        <w:rPr>
          <w:sz w:val="24"/>
          <w:szCs w:val="24"/>
        </w:rPr>
        <w:t xml:space="preserve"> направить акт сверки взаимных расчетов. В акте о прекращении Работ указывается дата прекращения Работ по Договору, перечень, объем и стоимость фактически выполненных до даты получения уведомления (либо до наступления даты, указанной в уведомлении о прекращении действия Договора) Работ.</w:t>
      </w:r>
    </w:p>
    <w:p w14:paraId="0B02DF69" w14:textId="77777777" w:rsidR="00E4058F" w:rsidRPr="00180B74" w:rsidRDefault="00E4058F" w:rsidP="00E4058F">
      <w:pPr>
        <w:numPr>
          <w:ilvl w:val="1"/>
          <w:numId w:val="12"/>
        </w:numPr>
        <w:tabs>
          <w:tab w:val="left" w:pos="1134"/>
        </w:tabs>
        <w:ind w:left="0" w:firstLine="615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При отказе Заказчика от исполнения Договора Подрядчик обязан в течение (5) рабочих дней возвратить Заказчику денежные средства, полученные им в качестве частичной оплаты (аванса), за вычетом стоимости работ, фактически выполненных Подрядчиком и принятых Заказчиком по акту </w:t>
      </w:r>
      <w:r w:rsidRPr="0096341C">
        <w:rPr>
          <w:i/>
          <w:sz w:val="24"/>
          <w:szCs w:val="24"/>
        </w:rPr>
        <w:t>сдачи-приемки выполненных работ</w:t>
      </w:r>
      <w:r w:rsidRPr="0096341C">
        <w:rPr>
          <w:sz w:val="24"/>
          <w:szCs w:val="24"/>
        </w:rPr>
        <w:t xml:space="preserve">.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</w:t>
      </w:r>
      <w:r w:rsidRPr="00180B74">
        <w:rPr>
          <w:sz w:val="24"/>
          <w:szCs w:val="24"/>
        </w:rPr>
        <w:t xml:space="preserve">соответствии со </w:t>
      </w:r>
      <w:hyperlink r:id="rId15" w:history="1">
        <w:r w:rsidRPr="00180B74">
          <w:rPr>
            <w:rStyle w:val="af0"/>
            <w:color w:val="auto"/>
            <w:sz w:val="24"/>
            <w:szCs w:val="24"/>
            <w:u w:val="none"/>
          </w:rPr>
          <w:t>статьей 395</w:t>
        </w:r>
      </w:hyperlink>
      <w:r w:rsidRPr="00180B74">
        <w:rPr>
          <w:sz w:val="24"/>
          <w:szCs w:val="24"/>
        </w:rPr>
        <w:t xml:space="preserve"> ГК РФ.</w:t>
      </w:r>
    </w:p>
    <w:p w14:paraId="0B02DF6A" w14:textId="1BBFB599" w:rsidR="00E4058F" w:rsidRDefault="00E4058F" w:rsidP="00E4058F">
      <w:pPr>
        <w:tabs>
          <w:tab w:val="left" w:pos="1134"/>
        </w:tabs>
        <w:ind w:firstLine="615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При досрочном расторжении настоящего Договора по любым причинам заказчик имеет </w:t>
      </w:r>
      <w:r w:rsidR="002909F5" w:rsidRPr="0096341C">
        <w:rPr>
          <w:sz w:val="24"/>
          <w:szCs w:val="24"/>
        </w:rPr>
        <w:t>право на</w:t>
      </w:r>
      <w:r w:rsidRPr="0096341C">
        <w:rPr>
          <w:sz w:val="24"/>
          <w:szCs w:val="24"/>
        </w:rPr>
        <w:t xml:space="preserve"> отказ от </w:t>
      </w:r>
      <w:r w:rsidR="002909F5" w:rsidRPr="0096341C">
        <w:rPr>
          <w:sz w:val="24"/>
          <w:szCs w:val="24"/>
        </w:rPr>
        <w:t>приемки работ</w:t>
      </w:r>
      <w:r w:rsidRPr="0096341C">
        <w:rPr>
          <w:sz w:val="24"/>
          <w:szCs w:val="24"/>
        </w:rPr>
        <w:t>, выполненных после даты расторжения.</w:t>
      </w:r>
    </w:p>
    <w:p w14:paraId="0B02DF6B" w14:textId="7B0BC2FC" w:rsidR="00180B74" w:rsidRDefault="00180B74" w:rsidP="00180B74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9.6. Условия настоящего договора распространяют свое действие на отношения сторон, возникшие с «</w:t>
      </w:r>
      <w:r w:rsidR="00C505ED">
        <w:rPr>
          <w:i/>
          <w:sz w:val="24"/>
          <w:szCs w:val="24"/>
        </w:rPr>
        <w:t>____</w:t>
      </w:r>
      <w:r w:rsidR="004E276D">
        <w:rPr>
          <w:i/>
          <w:sz w:val="24"/>
          <w:szCs w:val="24"/>
        </w:rPr>
        <w:t>» ию</w:t>
      </w:r>
      <w:r w:rsidR="009F6F6C">
        <w:rPr>
          <w:i/>
          <w:sz w:val="24"/>
          <w:szCs w:val="24"/>
        </w:rPr>
        <w:t>н</w:t>
      </w:r>
      <w:r w:rsidR="004E276D">
        <w:rPr>
          <w:i/>
          <w:sz w:val="24"/>
          <w:szCs w:val="24"/>
        </w:rPr>
        <w:t xml:space="preserve">я </w:t>
      </w:r>
      <w:r>
        <w:rPr>
          <w:i/>
          <w:sz w:val="24"/>
          <w:szCs w:val="24"/>
        </w:rPr>
        <w:t>20</w:t>
      </w:r>
      <w:r w:rsidR="004E276D">
        <w:rPr>
          <w:i/>
          <w:sz w:val="24"/>
          <w:szCs w:val="24"/>
        </w:rPr>
        <w:t>16</w:t>
      </w:r>
      <w:r>
        <w:rPr>
          <w:i/>
          <w:sz w:val="24"/>
          <w:szCs w:val="24"/>
        </w:rPr>
        <w:t>г.</w:t>
      </w:r>
    </w:p>
    <w:p w14:paraId="0B02DF6C" w14:textId="77777777" w:rsidR="00180B74" w:rsidRDefault="00180B74" w:rsidP="00180B74">
      <w:pPr>
        <w:spacing w:line="240" w:lineRule="atLeast"/>
        <w:ind w:firstLine="567"/>
        <w:rPr>
          <w:b/>
          <w:bCs/>
          <w:i/>
          <w:sz w:val="24"/>
          <w:szCs w:val="24"/>
        </w:rPr>
      </w:pPr>
    </w:p>
    <w:p w14:paraId="0B02DF6D" w14:textId="77777777" w:rsidR="00E4058F" w:rsidRPr="0096341C" w:rsidRDefault="00E4058F" w:rsidP="00E4058F">
      <w:pPr>
        <w:rPr>
          <w:bCs/>
          <w:sz w:val="24"/>
          <w:szCs w:val="24"/>
        </w:rPr>
      </w:pPr>
    </w:p>
    <w:p w14:paraId="0B02DF6E" w14:textId="77777777" w:rsidR="00E4058F" w:rsidRPr="0096341C" w:rsidRDefault="00E4058F" w:rsidP="00E4058F">
      <w:pPr>
        <w:jc w:val="center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10. ПОРЯДОК РАЗРЕШЕНИЯ СПОРОВ</w:t>
      </w:r>
    </w:p>
    <w:p w14:paraId="0B02DF6F" w14:textId="77777777" w:rsidR="00E4058F" w:rsidRPr="0096341C" w:rsidRDefault="00E4058F" w:rsidP="00E4058F">
      <w:pPr>
        <w:pStyle w:val="ab"/>
        <w:tabs>
          <w:tab w:val="left" w:pos="1134"/>
        </w:tabs>
        <w:spacing w:line="240" w:lineRule="auto"/>
        <w:ind w:firstLine="0"/>
        <w:rPr>
          <w:szCs w:val="24"/>
        </w:rPr>
      </w:pPr>
      <w:r w:rsidRPr="0096341C">
        <w:rPr>
          <w:szCs w:val="24"/>
        </w:rPr>
        <w:t>10.1. Рассмотрение споров:</w:t>
      </w:r>
    </w:p>
    <w:p w14:paraId="0B02DF72" w14:textId="4672DF96" w:rsidR="00003FB5" w:rsidRPr="00003FB5" w:rsidRDefault="00E4058F" w:rsidP="00003FB5">
      <w:pPr>
        <w:pStyle w:val="ab"/>
        <w:tabs>
          <w:tab w:val="left" w:pos="1134"/>
        </w:tabs>
        <w:spacing w:line="240" w:lineRule="auto"/>
        <w:rPr>
          <w:i/>
          <w:szCs w:val="24"/>
        </w:rPr>
      </w:pPr>
      <w:r w:rsidRPr="00003FB5">
        <w:rPr>
          <w:szCs w:val="24"/>
        </w:rPr>
        <w:t xml:space="preserve"> </w:t>
      </w:r>
      <w:r w:rsidR="00003FB5" w:rsidRPr="00003FB5">
        <w:rPr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в </w:t>
      </w:r>
      <w:r w:rsidR="00003FB5" w:rsidRPr="00003FB5">
        <w:rPr>
          <w:i/>
          <w:szCs w:val="24"/>
        </w:rPr>
        <w:t xml:space="preserve">Арбитражном суде </w:t>
      </w:r>
      <w:r w:rsidR="004E276D">
        <w:t>Республики Карелия</w:t>
      </w:r>
      <w:r w:rsidR="00003FB5" w:rsidRPr="00003FB5">
        <w:rPr>
          <w:i/>
          <w:szCs w:val="24"/>
        </w:rPr>
        <w:t>.</w:t>
      </w:r>
    </w:p>
    <w:p w14:paraId="0B02DF73" w14:textId="20AE464F" w:rsidR="00E4058F" w:rsidRPr="00003FB5" w:rsidRDefault="00B91CEA" w:rsidP="00B91CEA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10.2. 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с даты получения претензии.</w:t>
      </w:r>
    </w:p>
    <w:p w14:paraId="0B02DF77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F78" w14:textId="77777777" w:rsidR="00E4058F" w:rsidRPr="0096341C" w:rsidRDefault="00E4058F" w:rsidP="00E4058F">
      <w:pPr>
        <w:jc w:val="center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11. КОНФИДЕНЦИАЛЬНОСТЬ</w:t>
      </w:r>
    </w:p>
    <w:p w14:paraId="00B332C6" w14:textId="77777777" w:rsidR="00290FC7" w:rsidRPr="00792AFD" w:rsidRDefault="00E4058F" w:rsidP="00290FC7">
      <w:pPr>
        <w:pStyle w:val="ConsPlusNonformat"/>
        <w:ind w:right="-1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341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11.1. </w:t>
      </w:r>
      <w:r w:rsidR="00290FC7" w:rsidRPr="00792AFD">
        <w:rPr>
          <w:rFonts w:ascii="Times New Roman" w:hAnsi="Times New Roman" w:cs="Times New Roman"/>
          <w:color w:val="000000"/>
          <w:sz w:val="24"/>
          <w:szCs w:val="24"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14:paraId="75AF73D3" w14:textId="77777777" w:rsidR="00290FC7" w:rsidRPr="0096341C" w:rsidRDefault="00290FC7" w:rsidP="00290FC7">
      <w:pPr>
        <w:pStyle w:val="ConsPlusNonformat"/>
        <w:ind w:right="-1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2AFD">
        <w:rPr>
          <w:rFonts w:ascii="Times New Roman" w:hAnsi="Times New Roman" w:cs="Times New Roman"/>
          <w:color w:val="000000"/>
          <w:sz w:val="24"/>
          <w:szCs w:val="24"/>
        </w:rPr>
        <w:t>Передача конфиденциальной информации без заключения соответствующего соглашения не допускается.</w:t>
      </w:r>
    </w:p>
    <w:p w14:paraId="66FB51B3" w14:textId="77777777" w:rsidR="00290FC7" w:rsidRPr="00290FC7" w:rsidRDefault="00290FC7" w:rsidP="00290FC7">
      <w:pPr>
        <w:ind w:firstLine="709"/>
        <w:jc w:val="both"/>
        <w:rPr>
          <w:color w:val="000000"/>
          <w:sz w:val="24"/>
          <w:szCs w:val="24"/>
        </w:rPr>
      </w:pPr>
      <w:r w:rsidRPr="00290FC7">
        <w:rPr>
          <w:color w:val="000000"/>
          <w:sz w:val="24"/>
          <w:szCs w:val="24"/>
        </w:rPr>
        <w:t>11.2. Стороны пришли к соглашению, что содержание настоящего Договора не подлежит разглашению третьим лицам без письменного согласия другой Стороны, за исключением случаев, когда раскрытие информации предусмотрено законодательством Российской Федерации.</w:t>
      </w:r>
    </w:p>
    <w:p w14:paraId="0B02DF7B" w14:textId="7CA929BD" w:rsidR="00E4058F" w:rsidRPr="0096341C" w:rsidRDefault="00E4058F" w:rsidP="00290FC7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B02DF7C" w14:textId="77777777" w:rsidR="00E4058F" w:rsidRPr="0096341C" w:rsidRDefault="00E4058F" w:rsidP="00E4058F">
      <w:pPr>
        <w:jc w:val="center"/>
        <w:rPr>
          <w:b/>
          <w:sz w:val="24"/>
          <w:szCs w:val="24"/>
        </w:rPr>
      </w:pPr>
      <w:r w:rsidRPr="0096341C">
        <w:rPr>
          <w:b/>
          <w:noProof/>
          <w:sz w:val="24"/>
          <w:szCs w:val="24"/>
        </w:rPr>
        <w:t>12.</w:t>
      </w:r>
      <w:r w:rsidRPr="0096341C">
        <w:rPr>
          <w:b/>
          <w:sz w:val="24"/>
          <w:szCs w:val="24"/>
        </w:rPr>
        <w:t xml:space="preserve"> ОСОБЫЕ УСЛОВИЯ. ПРОЧИЕ УСЛОВИЯ</w:t>
      </w:r>
    </w:p>
    <w:p w14:paraId="0B02DF7D" w14:textId="15A92873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 xml:space="preserve">Все изменения и дополнения к настоящему Договору совершаются в письменной форме по взаимному согласию Сторон, за исключением </w:t>
      </w:r>
      <w:r w:rsidR="002909F5" w:rsidRPr="0096341C">
        <w:rPr>
          <w:rFonts w:ascii="Times New Roman" w:hAnsi="Times New Roman" w:cs="Times New Roman"/>
          <w:sz w:val="24"/>
          <w:szCs w:val="24"/>
        </w:rPr>
        <w:t>случаев,</w:t>
      </w:r>
      <w:r w:rsidRPr="0096341C">
        <w:rPr>
          <w:rFonts w:ascii="Times New Roman" w:hAnsi="Times New Roman" w:cs="Times New Roman"/>
          <w:sz w:val="24"/>
          <w:szCs w:val="24"/>
        </w:rPr>
        <w:t xml:space="preserve"> предусмотренных Договором.</w:t>
      </w:r>
    </w:p>
    <w:p w14:paraId="0B02DF7E" w14:textId="77777777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14:paraId="0B02DF7F" w14:textId="77777777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14:paraId="0B02DF80" w14:textId="77777777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341C">
        <w:rPr>
          <w:rFonts w:ascii="Times New Roman" w:hAnsi="Times New Roman" w:cs="Times New Roman"/>
          <w:sz w:val="24"/>
          <w:szCs w:val="24"/>
        </w:rPr>
        <w:t>Бенефициарная</w:t>
      </w:r>
      <w:proofErr w:type="spellEnd"/>
      <w:r w:rsidRPr="0096341C">
        <w:rPr>
          <w:rFonts w:ascii="Times New Roman" w:hAnsi="Times New Roman" w:cs="Times New Roman"/>
          <w:sz w:val="24"/>
          <w:szCs w:val="24"/>
        </w:rPr>
        <w:t xml:space="preserve"> оговорка. </w:t>
      </w:r>
    </w:p>
    <w:p w14:paraId="0B02DF81" w14:textId="72218920" w:rsidR="00E4058F" w:rsidRPr="00180B74" w:rsidRDefault="00E4058F" w:rsidP="00E4058F">
      <w:pPr>
        <w:pStyle w:val="ad"/>
        <w:spacing w:after="0" w:line="240" w:lineRule="auto"/>
        <w:ind w:left="0" w:firstLine="615"/>
        <w:jc w:val="both"/>
        <w:rPr>
          <w:rStyle w:val="Barcode"/>
          <w:rFonts w:ascii="Times New Roman" w:hAnsi="Times New Roman"/>
          <w:i/>
          <w:sz w:val="24"/>
          <w:szCs w:val="24"/>
        </w:rPr>
      </w:pPr>
      <w:r w:rsidRPr="0096341C">
        <w:rPr>
          <w:rStyle w:val="Barcode"/>
          <w:rFonts w:ascii="Times New Roman" w:hAnsi="Times New Roman"/>
          <w:sz w:val="24"/>
          <w:szCs w:val="24"/>
        </w:rPr>
        <w:t xml:space="preserve">12.4.1.  В случае изменений в цепочке собственников Подрядчика, включая бенефициаров (в том числе конечных), и (или) в исполнительных </w:t>
      </w:r>
      <w:r w:rsidR="002909F5" w:rsidRPr="0096341C">
        <w:rPr>
          <w:rStyle w:val="Barcode"/>
          <w:rFonts w:ascii="Times New Roman" w:hAnsi="Times New Roman"/>
          <w:sz w:val="24"/>
          <w:szCs w:val="24"/>
        </w:rPr>
        <w:t>органах Подрядчика</w:t>
      </w:r>
      <w:r w:rsidRPr="0096341C">
        <w:rPr>
          <w:rStyle w:val="Barcode"/>
          <w:rFonts w:ascii="Times New Roman" w:hAnsi="Times New Roman"/>
          <w:sz w:val="24"/>
          <w:szCs w:val="24"/>
        </w:rPr>
        <w:t>, Подрядчик   обязуется представить информацию о таких изменениях течение 5 (Пяти) календарных дней с даты таких изменений, с указанием сведений по форм</w:t>
      </w:r>
      <w:r w:rsidR="004E276D">
        <w:rPr>
          <w:rStyle w:val="Barcode"/>
          <w:rFonts w:ascii="Times New Roman" w:hAnsi="Times New Roman"/>
          <w:sz w:val="24"/>
          <w:szCs w:val="24"/>
        </w:rPr>
        <w:t xml:space="preserve">е, приведенной в Приложении № </w:t>
      </w:r>
      <w:r w:rsidR="00E40C0C">
        <w:rPr>
          <w:rStyle w:val="Barcode"/>
          <w:rFonts w:ascii="Times New Roman" w:hAnsi="Times New Roman"/>
          <w:sz w:val="24"/>
          <w:szCs w:val="24"/>
        </w:rPr>
        <w:t>10</w:t>
      </w:r>
      <w:r w:rsidRPr="0096341C">
        <w:rPr>
          <w:rStyle w:val="Barcode"/>
          <w:rFonts w:ascii="Times New Roman" w:hAnsi="Times New Roman"/>
          <w:sz w:val="24"/>
          <w:szCs w:val="24"/>
        </w:rPr>
        <w:t xml:space="preserve"> к настоящему Договору, с подтверждением соответствующими документами. </w:t>
      </w:r>
      <w:r w:rsidRPr="00180B74">
        <w:rPr>
          <w:rStyle w:val="Barcode"/>
          <w:rFonts w:ascii="Times New Roman" w:hAnsi="Times New Roman"/>
          <w:i/>
          <w:sz w:val="24"/>
          <w:szCs w:val="24"/>
        </w:rPr>
        <w:t xml:space="preserve">Информация направляется </w:t>
      </w:r>
      <w:r w:rsidR="003667F6" w:rsidRPr="00AF6B89">
        <w:t>khudyakov.ai@karelia.tgc1.ru</w:t>
      </w:r>
      <w:r w:rsidR="003667F6" w:rsidRPr="00180B74">
        <w:rPr>
          <w:rFonts w:ascii="Times New Roman" w:hAnsi="Times New Roman"/>
          <w:i/>
          <w:sz w:val="24"/>
          <w:szCs w:val="24"/>
        </w:rPr>
        <w:t xml:space="preserve"> </w:t>
      </w:r>
      <w:r w:rsidRPr="00180B74">
        <w:rPr>
          <w:rStyle w:val="Barcode"/>
          <w:rFonts w:ascii="Times New Roman" w:hAnsi="Times New Roman"/>
          <w:i/>
          <w:sz w:val="24"/>
          <w:szCs w:val="24"/>
        </w:rPr>
        <w:t>с последующим направлением оригиналов средствами почтовой связи.</w:t>
      </w:r>
    </w:p>
    <w:p w14:paraId="0B02DF82" w14:textId="5DACF9C7" w:rsidR="00E4058F" w:rsidRPr="0096341C" w:rsidRDefault="00E4058F" w:rsidP="00E4058F">
      <w:pPr>
        <w:pStyle w:val="ad"/>
        <w:spacing w:after="0" w:line="240" w:lineRule="auto"/>
        <w:ind w:left="0" w:firstLine="615"/>
        <w:jc w:val="both"/>
        <w:rPr>
          <w:rStyle w:val="Barcode"/>
          <w:rFonts w:ascii="Times New Roman" w:hAnsi="Times New Roman"/>
          <w:sz w:val="24"/>
          <w:szCs w:val="24"/>
        </w:rPr>
      </w:pPr>
      <w:r w:rsidRPr="0096341C">
        <w:rPr>
          <w:rStyle w:val="Barcode"/>
          <w:rFonts w:ascii="Times New Roman" w:hAnsi="Times New Roman"/>
          <w:sz w:val="24"/>
          <w:szCs w:val="24"/>
        </w:rPr>
        <w:t xml:space="preserve">12.4.2. </w:t>
      </w:r>
      <w:r w:rsidR="00F24808" w:rsidRPr="0096341C">
        <w:rPr>
          <w:rStyle w:val="Barcode"/>
          <w:rFonts w:ascii="Times New Roman" w:hAnsi="Times New Roman"/>
          <w:sz w:val="24"/>
          <w:szCs w:val="24"/>
        </w:rPr>
        <w:t>Заказчик вправе</w:t>
      </w:r>
      <w:r w:rsidRPr="0096341C">
        <w:rPr>
          <w:rStyle w:val="Barcode"/>
          <w:rFonts w:ascii="Times New Roman" w:hAnsi="Times New Roman"/>
          <w:sz w:val="24"/>
          <w:szCs w:val="24"/>
        </w:rPr>
        <w:t xml:space="preserve"> в одностороннем порядке отказаться от исполнения настоящего Договора в случае </w:t>
      </w:r>
      <w:r w:rsidR="00F24808" w:rsidRPr="0096341C">
        <w:rPr>
          <w:rStyle w:val="Barcode"/>
          <w:rFonts w:ascii="Times New Roman" w:hAnsi="Times New Roman"/>
          <w:sz w:val="24"/>
          <w:szCs w:val="24"/>
        </w:rPr>
        <w:t>неисполнения Подрядчиком</w:t>
      </w:r>
      <w:r w:rsidRPr="0096341C">
        <w:rPr>
          <w:rStyle w:val="Barcode"/>
          <w:rFonts w:ascii="Times New Roman" w:hAnsi="Times New Roman"/>
          <w:sz w:val="24"/>
          <w:szCs w:val="24"/>
        </w:rPr>
        <w:t xml:space="preserve"> обязанности, предусмотренной п. 12.4.1. настоящего Договора. В этом случае настоящий Договор считается расторгнутым с даты получения Подрядчиком письменного уведомления </w:t>
      </w:r>
      <w:r w:rsidR="00F24808" w:rsidRPr="0096341C">
        <w:rPr>
          <w:rStyle w:val="Barcode"/>
          <w:rFonts w:ascii="Times New Roman" w:hAnsi="Times New Roman"/>
          <w:sz w:val="24"/>
          <w:szCs w:val="24"/>
        </w:rPr>
        <w:t>Заказчика об</w:t>
      </w:r>
      <w:r w:rsidRPr="0096341C">
        <w:rPr>
          <w:rStyle w:val="Barcode"/>
          <w:rFonts w:ascii="Times New Roman" w:hAnsi="Times New Roman"/>
          <w:sz w:val="24"/>
          <w:szCs w:val="24"/>
        </w:rPr>
        <w:t xml:space="preserve"> отказе от исполнения договора или с иной даты, указанной в таком уведомлении.</w:t>
      </w:r>
    </w:p>
    <w:p w14:paraId="0B02DF83" w14:textId="77777777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14:paraId="0B02DF8B" w14:textId="5B0B93EC" w:rsidR="00E4058F" w:rsidRPr="0096341C" w:rsidRDefault="00E4058F" w:rsidP="0038254E">
      <w:pPr>
        <w:pStyle w:val="ConsPlusNonformat"/>
        <w:widowControl/>
        <w:tabs>
          <w:tab w:val="left" w:pos="1276"/>
        </w:tabs>
        <w:ind w:left="61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12.6.</w:t>
      </w:r>
      <w:r w:rsidR="004E276D">
        <w:rPr>
          <w:rFonts w:ascii="Times New Roman" w:hAnsi="Times New Roman" w:cs="Times New Roman"/>
          <w:sz w:val="24"/>
          <w:szCs w:val="24"/>
        </w:rPr>
        <w:t xml:space="preserve"> </w:t>
      </w:r>
      <w:r w:rsidRPr="0096341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6341C">
        <w:rPr>
          <w:rFonts w:ascii="Times New Roman" w:hAnsi="Times New Roman" w:cs="Times New Roman"/>
          <w:i/>
          <w:iCs/>
          <w:sz w:val="24"/>
          <w:szCs w:val="24"/>
        </w:rPr>
        <w:t>Сторонами достигнуто соглашение о том, что все условия настоящего Договора являются существенными.</w:t>
      </w:r>
      <w:r w:rsidRPr="0096341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051F6">
        <w:rPr>
          <w:rFonts w:ascii="Times New Roman" w:hAnsi="Times New Roman" w:cs="Times New Roman"/>
          <w:i/>
          <w:iCs/>
          <w:sz w:val="24"/>
          <w:szCs w:val="24"/>
        </w:rPr>
        <w:t>Любые изменения, касающиеся условий договора, должны быть оформлены путем подписания дополнительного соглашения.</w:t>
      </w:r>
    </w:p>
    <w:p w14:paraId="0B02DF8C" w14:textId="77777777" w:rsidR="00E4058F" w:rsidRPr="0096341C" w:rsidRDefault="00E4058F" w:rsidP="00E4058F">
      <w:pPr>
        <w:pStyle w:val="ConsPlusNonformat"/>
        <w:widowControl/>
        <w:numPr>
          <w:ilvl w:val="1"/>
          <w:numId w:val="1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Ни одна из Сторон не вправе уступить право (требование) по настоящему договору третьим лицам без согласия другой Стороны.</w:t>
      </w:r>
    </w:p>
    <w:p w14:paraId="0B02DF8D" w14:textId="0E9ED3D7" w:rsidR="00E4058F" w:rsidRPr="0096341C" w:rsidRDefault="00E4058F" w:rsidP="00E4058F">
      <w:pPr>
        <w:pStyle w:val="ConsPlusNonformat"/>
        <w:widowControl/>
        <w:numPr>
          <w:ilvl w:val="1"/>
          <w:numId w:val="1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 xml:space="preserve">Все приложения, </w:t>
      </w:r>
      <w:r w:rsidR="00EB7810" w:rsidRPr="0096341C">
        <w:rPr>
          <w:rFonts w:ascii="Times New Roman" w:hAnsi="Times New Roman" w:cs="Times New Roman"/>
          <w:sz w:val="24"/>
          <w:szCs w:val="24"/>
        </w:rPr>
        <w:t>поименованные в</w:t>
      </w:r>
      <w:r w:rsidRPr="009634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6341C">
        <w:rPr>
          <w:rFonts w:ascii="Times New Roman" w:hAnsi="Times New Roman" w:cs="Times New Roman"/>
          <w:sz w:val="24"/>
          <w:szCs w:val="24"/>
        </w:rPr>
        <w:t>настоящем Договоре</w:t>
      </w:r>
      <w:proofErr w:type="gramEnd"/>
      <w:r w:rsidRPr="0096341C">
        <w:rPr>
          <w:rFonts w:ascii="Times New Roman" w:hAnsi="Times New Roman" w:cs="Times New Roman"/>
          <w:sz w:val="24"/>
          <w:szCs w:val="24"/>
        </w:rPr>
        <w:t xml:space="preserve"> являются неотъемлемой его частью:  </w:t>
      </w:r>
    </w:p>
    <w:p w14:paraId="0B02DF8E" w14:textId="77777777" w:rsidR="00E4058F" w:rsidRPr="0096341C" w:rsidRDefault="00E4058F" w:rsidP="00E4058F">
      <w:pPr>
        <w:pStyle w:val="2"/>
        <w:rPr>
          <w:szCs w:val="24"/>
          <w:lang w:val="ru-RU"/>
        </w:rPr>
      </w:pPr>
    </w:p>
    <w:p w14:paraId="0B02DF8F" w14:textId="77777777" w:rsidR="00E4058F" w:rsidRPr="0096341C" w:rsidRDefault="00E4058F" w:rsidP="00E4058F">
      <w:pPr>
        <w:pStyle w:val="2"/>
        <w:rPr>
          <w:b/>
          <w:szCs w:val="24"/>
        </w:rPr>
      </w:pPr>
      <w:r w:rsidRPr="0096341C">
        <w:rPr>
          <w:b/>
          <w:szCs w:val="24"/>
        </w:rPr>
        <w:t>ПРИЛОЖЕНИЯ:</w:t>
      </w:r>
    </w:p>
    <w:p w14:paraId="0B02DF90" w14:textId="77777777" w:rsidR="00E4058F" w:rsidRPr="0096341C" w:rsidRDefault="00E4058F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 w:rsidRPr="0096341C">
        <w:rPr>
          <w:szCs w:val="24"/>
        </w:rPr>
        <w:t>Приложение № 1: Техническое задание</w:t>
      </w:r>
      <w:r w:rsidRPr="0096341C">
        <w:rPr>
          <w:i/>
          <w:szCs w:val="24"/>
        </w:rPr>
        <w:t>.</w:t>
      </w:r>
    </w:p>
    <w:p w14:paraId="0B02DF91" w14:textId="77777777" w:rsidR="00E4058F" w:rsidRPr="0096341C" w:rsidRDefault="00E4058F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 w:rsidRPr="0096341C">
        <w:rPr>
          <w:i/>
          <w:szCs w:val="24"/>
        </w:rPr>
        <w:t>Приложение № 2:  График производства работ.</w:t>
      </w:r>
    </w:p>
    <w:p w14:paraId="0B02DF92" w14:textId="77777777" w:rsidR="00E4058F" w:rsidRDefault="00E4058F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szCs w:val="24"/>
        </w:rPr>
      </w:pPr>
      <w:r w:rsidRPr="0096341C">
        <w:rPr>
          <w:szCs w:val="24"/>
        </w:rPr>
        <w:t>Приложение № 3:  Смета.</w:t>
      </w:r>
    </w:p>
    <w:p w14:paraId="6B10C877" w14:textId="65FC221F" w:rsidR="00664CB1" w:rsidRPr="0096341C" w:rsidRDefault="00664CB1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szCs w:val="24"/>
        </w:rPr>
      </w:pPr>
      <w:r>
        <w:rPr>
          <w:szCs w:val="24"/>
          <w:lang w:val="ru-RU"/>
        </w:rPr>
        <w:t>Приложение № 4: График оплаты выполненных работ.</w:t>
      </w:r>
    </w:p>
    <w:p w14:paraId="0B02DF95" w14:textId="21113834" w:rsidR="00E4058F" w:rsidRPr="00B91CEA" w:rsidRDefault="00B91CEA" w:rsidP="00F27257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>
        <w:rPr>
          <w:i/>
          <w:szCs w:val="24"/>
        </w:rPr>
        <w:t xml:space="preserve">Приложение № </w:t>
      </w:r>
      <w:r w:rsidR="00664CB1">
        <w:rPr>
          <w:i/>
          <w:szCs w:val="24"/>
          <w:lang w:val="ru-RU"/>
        </w:rPr>
        <w:t>5</w:t>
      </w:r>
      <w:r>
        <w:rPr>
          <w:i/>
          <w:szCs w:val="24"/>
        </w:rPr>
        <w:t xml:space="preserve">: </w:t>
      </w:r>
      <w:r w:rsidR="00E4058F" w:rsidRPr="00B91CEA">
        <w:rPr>
          <w:i/>
          <w:szCs w:val="24"/>
        </w:rPr>
        <w:t xml:space="preserve"> Экологическ</w:t>
      </w:r>
      <w:r w:rsidR="00E4058F" w:rsidRPr="00B91CEA">
        <w:rPr>
          <w:i/>
          <w:szCs w:val="24"/>
          <w:lang w:val="ru-RU"/>
        </w:rPr>
        <w:t>ая политика</w:t>
      </w:r>
      <w:r w:rsidR="00E4058F" w:rsidRPr="00B91CEA">
        <w:rPr>
          <w:i/>
          <w:szCs w:val="24"/>
        </w:rPr>
        <w:t xml:space="preserve"> </w:t>
      </w:r>
    </w:p>
    <w:p w14:paraId="0B02DF97" w14:textId="73AD0855" w:rsidR="00E4058F" w:rsidRPr="0096341C" w:rsidRDefault="00E4058F" w:rsidP="00E4058F">
      <w:pPr>
        <w:pStyle w:val="Heading70"/>
        <w:keepNext/>
        <w:keepLines/>
        <w:numPr>
          <w:ilvl w:val="0"/>
          <w:numId w:val="16"/>
        </w:numPr>
        <w:shd w:val="clear" w:color="auto" w:fill="auto"/>
        <w:tabs>
          <w:tab w:val="left" w:pos="851"/>
        </w:tabs>
        <w:spacing w:after="0" w:line="240" w:lineRule="auto"/>
        <w:ind w:left="851" w:right="700" w:hanging="425"/>
        <w:rPr>
          <w:rFonts w:ascii="Times New Roman" w:hAnsi="Times New Roman" w:cs="Times New Roman"/>
          <w:i/>
        </w:rPr>
      </w:pPr>
      <w:r w:rsidRPr="0096341C">
        <w:rPr>
          <w:rFonts w:ascii="Times New Roman" w:hAnsi="Times New Roman" w:cs="Times New Roman"/>
          <w:i/>
        </w:rPr>
        <w:lastRenderedPageBreak/>
        <w:t xml:space="preserve">Приложение № </w:t>
      </w:r>
      <w:r w:rsidR="00664CB1">
        <w:rPr>
          <w:rFonts w:ascii="Times New Roman" w:hAnsi="Times New Roman" w:cs="Times New Roman"/>
          <w:i/>
        </w:rPr>
        <w:t>6</w:t>
      </w:r>
      <w:r w:rsidRPr="0096341C">
        <w:rPr>
          <w:rFonts w:ascii="Times New Roman" w:hAnsi="Times New Roman" w:cs="Times New Roman"/>
          <w:i/>
        </w:rPr>
        <w:t>: Требования по охране труда, промышленной безопасности и охране окружающей среды.</w:t>
      </w:r>
    </w:p>
    <w:p w14:paraId="0B02DF98" w14:textId="4C5549BE" w:rsidR="00E4058F" w:rsidRDefault="00E4058F" w:rsidP="00E4058F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 Приложение № </w:t>
      </w:r>
      <w:r w:rsidR="00664CB1">
        <w:rPr>
          <w:i/>
          <w:sz w:val="24"/>
          <w:szCs w:val="24"/>
        </w:rPr>
        <w:t>7</w:t>
      </w:r>
      <w:r w:rsidR="004E276D" w:rsidRPr="0096341C">
        <w:rPr>
          <w:i/>
          <w:sz w:val="24"/>
          <w:szCs w:val="24"/>
        </w:rPr>
        <w:t>: Порядок</w:t>
      </w:r>
      <w:r w:rsidRPr="0096341C">
        <w:rPr>
          <w:i/>
          <w:sz w:val="24"/>
          <w:szCs w:val="24"/>
        </w:rPr>
        <w:t xml:space="preserve">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14:paraId="143798F2" w14:textId="778E7296" w:rsidR="000627E2" w:rsidRPr="008F067E" w:rsidRDefault="00044045" w:rsidP="000627E2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i/>
          <w:sz w:val="24"/>
          <w:szCs w:val="24"/>
        </w:rPr>
      </w:pPr>
      <w:r w:rsidRPr="000627E2">
        <w:rPr>
          <w:i/>
          <w:sz w:val="24"/>
          <w:szCs w:val="24"/>
        </w:rPr>
        <w:t xml:space="preserve">Приложение № </w:t>
      </w:r>
      <w:r w:rsidR="00664CB1">
        <w:rPr>
          <w:i/>
          <w:sz w:val="24"/>
          <w:szCs w:val="24"/>
        </w:rPr>
        <w:t>8</w:t>
      </w:r>
      <w:r w:rsidRPr="000627E2">
        <w:rPr>
          <w:i/>
          <w:sz w:val="24"/>
          <w:szCs w:val="24"/>
        </w:rPr>
        <w:t xml:space="preserve">: </w:t>
      </w:r>
      <w:r w:rsidR="000627E2" w:rsidRPr="008F067E">
        <w:rPr>
          <w:i/>
          <w:sz w:val="24"/>
          <w:szCs w:val="24"/>
        </w:rPr>
        <w:t>Перечень и порядок страхования рисков.</w:t>
      </w:r>
    </w:p>
    <w:p w14:paraId="0B02DF9A" w14:textId="4E4B7EE6" w:rsidR="00E4058F" w:rsidRPr="000627E2" w:rsidRDefault="00E4058F" w:rsidP="00BF7CCE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i/>
          <w:sz w:val="24"/>
          <w:szCs w:val="24"/>
        </w:rPr>
      </w:pPr>
      <w:r w:rsidRPr="000627E2">
        <w:rPr>
          <w:i/>
          <w:sz w:val="24"/>
          <w:szCs w:val="24"/>
        </w:rPr>
        <w:t xml:space="preserve">Приложение № </w:t>
      </w:r>
      <w:r w:rsidR="00664CB1">
        <w:rPr>
          <w:i/>
          <w:sz w:val="24"/>
          <w:szCs w:val="24"/>
        </w:rPr>
        <w:t>9</w:t>
      </w:r>
      <w:r w:rsidRPr="000627E2">
        <w:rPr>
          <w:i/>
          <w:sz w:val="24"/>
          <w:szCs w:val="24"/>
        </w:rPr>
        <w:t xml:space="preserve">: </w:t>
      </w:r>
      <w:r w:rsidR="000627E2" w:rsidRPr="000627E2">
        <w:rPr>
          <w:i/>
          <w:sz w:val="24"/>
          <w:szCs w:val="24"/>
        </w:rPr>
        <w:t>Форма Акта сдачи-приемки выполненных работ.</w:t>
      </w:r>
    </w:p>
    <w:p w14:paraId="0B02DF9B" w14:textId="39536737" w:rsidR="00E4058F" w:rsidRDefault="00E4058F" w:rsidP="00E4058F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sz w:val="24"/>
          <w:szCs w:val="24"/>
        </w:rPr>
      </w:pPr>
      <w:r w:rsidRPr="0096341C">
        <w:rPr>
          <w:sz w:val="24"/>
          <w:szCs w:val="24"/>
        </w:rPr>
        <w:t xml:space="preserve">Приложение № </w:t>
      </w:r>
      <w:r w:rsidR="00664CB1">
        <w:rPr>
          <w:sz w:val="24"/>
          <w:szCs w:val="24"/>
        </w:rPr>
        <w:t>10</w:t>
      </w:r>
      <w:r w:rsidR="004E276D">
        <w:rPr>
          <w:sz w:val="24"/>
          <w:szCs w:val="24"/>
        </w:rPr>
        <w:t>:</w:t>
      </w:r>
      <w:r w:rsidR="004E276D" w:rsidRPr="0096341C">
        <w:rPr>
          <w:sz w:val="24"/>
          <w:szCs w:val="24"/>
        </w:rPr>
        <w:t xml:space="preserve"> Форма</w:t>
      </w:r>
      <w:r w:rsidRPr="0096341C">
        <w:rPr>
          <w:sz w:val="24"/>
          <w:szCs w:val="24"/>
        </w:rPr>
        <w:t xml:space="preserve"> «Сведения об изменении информации о цепочке собственников, </w:t>
      </w:r>
      <w:r w:rsidR="004E276D" w:rsidRPr="0096341C">
        <w:rPr>
          <w:sz w:val="24"/>
          <w:szCs w:val="24"/>
        </w:rPr>
        <w:t>включая бенефициаров</w:t>
      </w:r>
      <w:r w:rsidR="004E276D">
        <w:rPr>
          <w:sz w:val="24"/>
          <w:szCs w:val="24"/>
        </w:rPr>
        <w:t xml:space="preserve"> (в том числе конечных).</w:t>
      </w:r>
    </w:p>
    <w:p w14:paraId="0B02DF9C" w14:textId="030B555A" w:rsidR="00C36D24" w:rsidRPr="0096341C" w:rsidRDefault="00C36D24" w:rsidP="00E4058F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sz w:val="24"/>
          <w:szCs w:val="24"/>
        </w:rPr>
      </w:pPr>
      <w:r w:rsidRPr="00C36D24">
        <w:rPr>
          <w:sz w:val="24"/>
          <w:szCs w:val="24"/>
        </w:rPr>
        <w:t>Приложение №</w:t>
      </w:r>
      <w:r w:rsidR="008F067E">
        <w:rPr>
          <w:sz w:val="24"/>
          <w:szCs w:val="24"/>
        </w:rPr>
        <w:t xml:space="preserve"> </w:t>
      </w:r>
      <w:r w:rsidR="00044045">
        <w:rPr>
          <w:sz w:val="24"/>
          <w:szCs w:val="24"/>
        </w:rPr>
        <w:t>1</w:t>
      </w:r>
      <w:r w:rsidR="00664CB1">
        <w:rPr>
          <w:sz w:val="24"/>
          <w:szCs w:val="24"/>
        </w:rPr>
        <w:t>1</w:t>
      </w:r>
      <w:r w:rsidR="004E276D">
        <w:rPr>
          <w:sz w:val="24"/>
          <w:szCs w:val="24"/>
        </w:rPr>
        <w:t>:</w:t>
      </w:r>
      <w:r w:rsidRPr="00C36D24">
        <w:rPr>
          <w:sz w:val="24"/>
          <w:szCs w:val="24"/>
        </w:rPr>
        <w:t xml:space="preserve"> Соглашение о предоставлении сведений.</w:t>
      </w:r>
    </w:p>
    <w:p w14:paraId="0B02DF9D" w14:textId="77777777" w:rsidR="00E4058F" w:rsidRPr="00C36D24" w:rsidRDefault="00E4058F" w:rsidP="00E4058F">
      <w:pPr>
        <w:ind w:firstLine="720"/>
        <w:jc w:val="center"/>
        <w:rPr>
          <w:sz w:val="24"/>
          <w:szCs w:val="24"/>
        </w:rPr>
      </w:pPr>
    </w:p>
    <w:p w14:paraId="0B02DF9F" w14:textId="77777777" w:rsidR="00E4058F" w:rsidRPr="0096341C" w:rsidRDefault="00E4058F" w:rsidP="00E4058F">
      <w:pPr>
        <w:ind w:firstLine="720"/>
        <w:jc w:val="both"/>
        <w:rPr>
          <w:sz w:val="24"/>
          <w:szCs w:val="24"/>
        </w:rPr>
      </w:pPr>
    </w:p>
    <w:p w14:paraId="0B02DFA0" w14:textId="77777777" w:rsidR="00E4058F" w:rsidRPr="0096341C" w:rsidRDefault="00E4058F" w:rsidP="00E4058F">
      <w:pPr>
        <w:ind w:firstLine="720"/>
        <w:jc w:val="center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13. РЕКВИЗИТЫ И АДРЕСА СТОРОН</w:t>
      </w:r>
    </w:p>
    <w:p w14:paraId="0B02DFA1" w14:textId="77777777" w:rsidR="00E4058F" w:rsidRPr="0096341C" w:rsidRDefault="00E4058F" w:rsidP="00E4058F">
      <w:pPr>
        <w:ind w:firstLine="720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8"/>
        <w:gridCol w:w="5270"/>
      </w:tblGrid>
      <w:tr w:rsidR="00E4058F" w:rsidRPr="0096341C" w14:paraId="0B02DFA4" w14:textId="77777777" w:rsidTr="00E4058F"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DFA2" w14:textId="79705F9C" w:rsidR="00E4058F" w:rsidRPr="0096341C" w:rsidRDefault="00E4058F">
            <w:pPr>
              <w:jc w:val="both"/>
              <w:rPr>
                <w:b/>
                <w:sz w:val="24"/>
                <w:szCs w:val="24"/>
              </w:rPr>
            </w:pPr>
            <w:r w:rsidRPr="0096341C">
              <w:rPr>
                <w:b/>
                <w:sz w:val="24"/>
                <w:szCs w:val="24"/>
              </w:rPr>
              <w:t xml:space="preserve">Заказчик: </w:t>
            </w:r>
            <w:r w:rsidR="004E276D" w:rsidRPr="004E276D">
              <w:rPr>
                <w:sz w:val="24"/>
                <w:szCs w:val="24"/>
              </w:rPr>
              <w:t>ОАО «Территориальная генерирующая компания №1»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DFA3" w14:textId="77777777" w:rsidR="00E4058F" w:rsidRPr="0096341C" w:rsidRDefault="00E4058F">
            <w:pPr>
              <w:rPr>
                <w:b/>
                <w:sz w:val="24"/>
                <w:szCs w:val="24"/>
              </w:rPr>
            </w:pPr>
            <w:r w:rsidRPr="0096341C">
              <w:rPr>
                <w:b/>
                <w:sz w:val="24"/>
                <w:szCs w:val="24"/>
              </w:rPr>
              <w:t xml:space="preserve">Подрядчик: </w:t>
            </w:r>
          </w:p>
        </w:tc>
      </w:tr>
      <w:tr w:rsidR="00E4058F" w:rsidRPr="0096341C" w14:paraId="0B02DFBD" w14:textId="77777777" w:rsidTr="00E4058F"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64F0" w14:textId="76C8AB10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 xml:space="preserve">ОГРН </w:t>
            </w:r>
            <w:r>
              <w:rPr>
                <w:sz w:val="22"/>
                <w:szCs w:val="22"/>
              </w:rPr>
              <w:t>1057810153400</w:t>
            </w:r>
            <w:r w:rsidR="00B608BE">
              <w:rPr>
                <w:sz w:val="22"/>
                <w:szCs w:val="22"/>
              </w:rPr>
              <w:t xml:space="preserve">, </w:t>
            </w:r>
            <w:r w:rsidRPr="00D61B03">
              <w:rPr>
                <w:sz w:val="22"/>
                <w:szCs w:val="22"/>
              </w:rPr>
              <w:t>ИНН</w:t>
            </w:r>
            <w:r>
              <w:rPr>
                <w:sz w:val="22"/>
                <w:szCs w:val="22"/>
              </w:rPr>
              <w:t xml:space="preserve"> </w:t>
            </w:r>
            <w:r w:rsidRPr="00D61B03">
              <w:rPr>
                <w:sz w:val="22"/>
                <w:szCs w:val="22"/>
              </w:rPr>
              <w:t>7841312071</w:t>
            </w:r>
          </w:p>
          <w:p w14:paraId="115D1F43" w14:textId="4D46A32A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КПП 780501001</w:t>
            </w:r>
          </w:p>
          <w:p w14:paraId="3C84F92C" w14:textId="77777777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Юридический адрес: 198188, Российская Федерация, г. Санкт-Петербург, ул. Броневая, д.6, литер Б</w:t>
            </w:r>
          </w:p>
          <w:p w14:paraId="5457F0CA" w14:textId="77777777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Фактический адрес197198, г. Санкт-Петербург, пр. Добролюбова, д.16, корп. 2, литер А, Бизнес-центр «Арена Холл»</w:t>
            </w:r>
          </w:p>
          <w:p w14:paraId="4CBD4D20" w14:textId="77777777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 xml:space="preserve">Почтовый адрес197198, г. Санкт-Петербург, </w:t>
            </w:r>
          </w:p>
          <w:p w14:paraId="15449301" w14:textId="77777777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пр. Добролюбова, д.16, корп. 2, литер А, Бизнес-центр «Арена Холл»</w:t>
            </w:r>
          </w:p>
          <w:p w14:paraId="02C840B1" w14:textId="77777777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 xml:space="preserve">Р/с 40702810309000000005  </w:t>
            </w:r>
          </w:p>
          <w:p w14:paraId="57668A09" w14:textId="77777777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в ОАО «АБ «РОССИЯ» г. Санкт-Петербург</w:t>
            </w:r>
          </w:p>
          <w:p w14:paraId="13CA5CE8" w14:textId="77777777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К/</w:t>
            </w:r>
            <w:proofErr w:type="spellStart"/>
            <w:r w:rsidRPr="00D61B03">
              <w:rPr>
                <w:sz w:val="22"/>
                <w:szCs w:val="22"/>
              </w:rPr>
              <w:t>сч</w:t>
            </w:r>
            <w:proofErr w:type="spellEnd"/>
            <w:r w:rsidRPr="00D61B03">
              <w:rPr>
                <w:sz w:val="22"/>
                <w:szCs w:val="22"/>
              </w:rPr>
              <w:t xml:space="preserve"> 30101810800000000861 в ГРКЦ ГУ Банка России по Санкт- Петербургу </w:t>
            </w:r>
          </w:p>
          <w:p w14:paraId="555AEE65" w14:textId="77777777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БИК 044030861</w:t>
            </w:r>
          </w:p>
          <w:p w14:paraId="572456AB" w14:textId="384EB3ED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 xml:space="preserve">ОКПО </w:t>
            </w:r>
            <w:proofErr w:type="gramStart"/>
            <w:r w:rsidRPr="00D61B03">
              <w:rPr>
                <w:sz w:val="22"/>
                <w:szCs w:val="22"/>
              </w:rPr>
              <w:t>77441631</w:t>
            </w:r>
            <w:r w:rsidR="00B608BE">
              <w:rPr>
                <w:sz w:val="22"/>
                <w:szCs w:val="22"/>
              </w:rPr>
              <w:t xml:space="preserve">, </w:t>
            </w:r>
            <w:r w:rsidRPr="00D61B03">
              <w:rPr>
                <w:sz w:val="22"/>
                <w:szCs w:val="22"/>
              </w:rPr>
              <w:t xml:space="preserve"> ОКОНХ</w:t>
            </w:r>
            <w:proofErr w:type="gramEnd"/>
            <w:r w:rsidRPr="00D61B03">
              <w:rPr>
                <w:sz w:val="22"/>
                <w:szCs w:val="22"/>
              </w:rPr>
              <w:t xml:space="preserve">_11130 </w:t>
            </w:r>
          </w:p>
          <w:p w14:paraId="281DBB2F" w14:textId="77777777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Филиал «Карельский» ОАО «ТГК-1»</w:t>
            </w:r>
          </w:p>
          <w:p w14:paraId="3E5949E3" w14:textId="77777777" w:rsidR="00B608BE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 xml:space="preserve">Адрес: 185035, г. Петрозаводск, </w:t>
            </w:r>
          </w:p>
          <w:p w14:paraId="17A2C47B" w14:textId="02746B8D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ул. Кирова, 43,</w:t>
            </w:r>
          </w:p>
          <w:p w14:paraId="5A586452" w14:textId="650330FF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 xml:space="preserve">ИНН 7841312071, КПП 100102001, </w:t>
            </w:r>
          </w:p>
          <w:p w14:paraId="0B02DFAD" w14:textId="0C9A875F" w:rsidR="00E4058F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Контактный телефон:/ факс (8142) 70-33-48/</w:t>
            </w:r>
            <w:r>
              <w:rPr>
                <w:sz w:val="22"/>
                <w:szCs w:val="22"/>
              </w:rPr>
              <w:t xml:space="preserve"> </w:t>
            </w:r>
            <w:r w:rsidRPr="00D61B03">
              <w:rPr>
                <w:sz w:val="22"/>
                <w:szCs w:val="22"/>
              </w:rPr>
              <w:t>78-48-29</w:t>
            </w:r>
          </w:p>
          <w:p w14:paraId="0B02DFB0" w14:textId="7C5FA566" w:rsidR="00E4058F" w:rsidRPr="0096341C" w:rsidRDefault="00E4058F">
            <w:pPr>
              <w:rPr>
                <w:sz w:val="24"/>
                <w:szCs w:val="24"/>
              </w:rPr>
            </w:pP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DFB1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ОГРН _______________________</w:t>
            </w:r>
          </w:p>
          <w:p w14:paraId="0B02DFB2" w14:textId="77777777" w:rsidR="00E4058F" w:rsidRPr="0096341C" w:rsidRDefault="00E4058F">
            <w:pPr>
              <w:rPr>
                <w:sz w:val="24"/>
                <w:szCs w:val="24"/>
              </w:rPr>
            </w:pPr>
            <w:proofErr w:type="gramStart"/>
            <w:r w:rsidRPr="0096341C">
              <w:rPr>
                <w:sz w:val="24"/>
                <w:szCs w:val="24"/>
              </w:rPr>
              <w:t>ИНН  _</w:t>
            </w:r>
            <w:proofErr w:type="gramEnd"/>
            <w:r w:rsidRPr="0096341C">
              <w:rPr>
                <w:sz w:val="24"/>
                <w:szCs w:val="24"/>
              </w:rPr>
              <w:t>______________________</w:t>
            </w:r>
          </w:p>
          <w:p w14:paraId="0B02DFB3" w14:textId="77777777" w:rsidR="00E4058F" w:rsidRPr="0096341C" w:rsidRDefault="00E4058F">
            <w:pPr>
              <w:rPr>
                <w:sz w:val="24"/>
                <w:szCs w:val="24"/>
              </w:rPr>
            </w:pPr>
            <w:proofErr w:type="gramStart"/>
            <w:r w:rsidRPr="0096341C">
              <w:rPr>
                <w:sz w:val="24"/>
                <w:szCs w:val="24"/>
              </w:rPr>
              <w:t>КПП  _</w:t>
            </w:r>
            <w:proofErr w:type="gramEnd"/>
            <w:r w:rsidRPr="0096341C">
              <w:rPr>
                <w:sz w:val="24"/>
                <w:szCs w:val="24"/>
              </w:rPr>
              <w:t>______________________</w:t>
            </w:r>
          </w:p>
          <w:p w14:paraId="0B02DFB4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Юридический адрес: ______________________</w:t>
            </w:r>
          </w:p>
          <w:p w14:paraId="0B02DFB5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Фактический адрес: _______________________</w:t>
            </w:r>
          </w:p>
          <w:p w14:paraId="0B02DFB6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 xml:space="preserve">Почтовый </w:t>
            </w:r>
            <w:proofErr w:type="gramStart"/>
            <w:r w:rsidRPr="0096341C">
              <w:rPr>
                <w:sz w:val="24"/>
                <w:szCs w:val="24"/>
              </w:rPr>
              <w:t>адрес:  _</w:t>
            </w:r>
            <w:proofErr w:type="gramEnd"/>
            <w:r w:rsidRPr="0096341C">
              <w:rPr>
                <w:sz w:val="24"/>
                <w:szCs w:val="24"/>
              </w:rPr>
              <w:t>_______________________</w:t>
            </w:r>
          </w:p>
          <w:p w14:paraId="0B02DFB7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Р/</w:t>
            </w:r>
            <w:proofErr w:type="spellStart"/>
            <w:proofErr w:type="gramStart"/>
            <w:r w:rsidRPr="0096341C">
              <w:rPr>
                <w:sz w:val="24"/>
                <w:szCs w:val="24"/>
              </w:rPr>
              <w:t>сч</w:t>
            </w:r>
            <w:proofErr w:type="spellEnd"/>
            <w:r w:rsidRPr="0096341C">
              <w:rPr>
                <w:sz w:val="24"/>
                <w:szCs w:val="24"/>
              </w:rPr>
              <w:t xml:space="preserve">  _</w:t>
            </w:r>
            <w:proofErr w:type="gramEnd"/>
            <w:r w:rsidRPr="0096341C">
              <w:rPr>
                <w:sz w:val="24"/>
                <w:szCs w:val="24"/>
              </w:rPr>
              <w:t>__________________________________</w:t>
            </w:r>
          </w:p>
          <w:p w14:paraId="0B02DFB8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в ______________________________________</w:t>
            </w:r>
          </w:p>
          <w:p w14:paraId="0B02DFB9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К/</w:t>
            </w:r>
            <w:proofErr w:type="spellStart"/>
            <w:r w:rsidRPr="0096341C">
              <w:rPr>
                <w:sz w:val="24"/>
                <w:szCs w:val="24"/>
              </w:rPr>
              <w:t>сч</w:t>
            </w:r>
            <w:proofErr w:type="spellEnd"/>
            <w:r w:rsidRPr="0096341C">
              <w:rPr>
                <w:sz w:val="24"/>
                <w:szCs w:val="24"/>
              </w:rPr>
              <w:t xml:space="preserve"> ___________________________________</w:t>
            </w:r>
          </w:p>
          <w:p w14:paraId="0B02DFBA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БИК ___________________________________</w:t>
            </w:r>
          </w:p>
          <w:p w14:paraId="0B02DFBB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ОКПО __________________________________</w:t>
            </w:r>
          </w:p>
          <w:p w14:paraId="0B02DFBC" w14:textId="77777777" w:rsidR="00E4058F" w:rsidRPr="0096341C" w:rsidRDefault="00E4058F">
            <w:pPr>
              <w:jc w:val="center"/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ОКОНХ___________________________________</w:t>
            </w:r>
          </w:p>
        </w:tc>
      </w:tr>
      <w:tr w:rsidR="00E4058F" w:rsidRPr="0096341C" w14:paraId="0B02DFBF" w14:textId="77777777" w:rsidTr="00E4058F">
        <w:tc>
          <w:tcPr>
            <w:tcW w:w="10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DFBE" w14:textId="77777777" w:rsidR="00E4058F" w:rsidRPr="0096341C" w:rsidRDefault="00E4058F">
            <w:pPr>
              <w:jc w:val="both"/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14:paraId="0B02DFC0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FC1" w14:textId="77777777" w:rsidR="00E4058F" w:rsidRPr="0096341C" w:rsidRDefault="00E4058F" w:rsidP="00E4058F">
      <w:pPr>
        <w:pStyle w:val="2"/>
        <w:rPr>
          <w:szCs w:val="24"/>
        </w:rPr>
      </w:pPr>
    </w:p>
    <w:p w14:paraId="0B02DFC2" w14:textId="77777777" w:rsidR="00E4058F" w:rsidRPr="0096341C" w:rsidRDefault="00E4058F" w:rsidP="00E4058F">
      <w:pPr>
        <w:pStyle w:val="2"/>
        <w:jc w:val="center"/>
        <w:rPr>
          <w:b/>
          <w:szCs w:val="24"/>
        </w:rPr>
      </w:pPr>
      <w:r w:rsidRPr="0096341C">
        <w:rPr>
          <w:b/>
          <w:szCs w:val="24"/>
        </w:rPr>
        <w:t>1</w:t>
      </w:r>
      <w:r w:rsidRPr="0096341C">
        <w:rPr>
          <w:b/>
          <w:szCs w:val="24"/>
          <w:lang w:val="ru-RU"/>
        </w:rPr>
        <w:t>4</w:t>
      </w:r>
      <w:r w:rsidRPr="0096341C">
        <w:rPr>
          <w:b/>
          <w:szCs w:val="24"/>
        </w:rPr>
        <w:t>. ПОДПИСИ И ПЕЧАТИ СТОРОН</w:t>
      </w:r>
    </w:p>
    <w:p w14:paraId="0B02DFC3" w14:textId="77777777" w:rsidR="00E4058F" w:rsidRPr="0096341C" w:rsidRDefault="00E4058F" w:rsidP="00E4058F">
      <w:pPr>
        <w:pStyle w:val="2"/>
        <w:rPr>
          <w:bCs/>
          <w:szCs w:val="24"/>
        </w:rPr>
      </w:pPr>
      <w:r w:rsidRPr="0096341C">
        <w:rPr>
          <w:bCs/>
          <w:szCs w:val="24"/>
          <w:u w:val="single"/>
        </w:rPr>
        <w:t>от ЗАКАЗЧИКА:</w:t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  <w:u w:val="single"/>
        </w:rPr>
        <w:t>от ПОДРЯДЧИКА:</w:t>
      </w:r>
    </w:p>
    <w:p w14:paraId="0B02DFC4" w14:textId="77777777" w:rsidR="00E4058F" w:rsidRPr="0096341C" w:rsidRDefault="00E4058F" w:rsidP="00E4058F">
      <w:pPr>
        <w:pStyle w:val="2"/>
        <w:rPr>
          <w:bCs/>
          <w:szCs w:val="24"/>
        </w:rPr>
      </w:pPr>
    </w:p>
    <w:p w14:paraId="2CF60F50" w14:textId="77777777" w:rsidR="00D61B03" w:rsidRPr="00D61B03" w:rsidRDefault="00D61B03" w:rsidP="00D61B03">
      <w:pPr>
        <w:rPr>
          <w:sz w:val="24"/>
          <w:szCs w:val="24"/>
        </w:rPr>
      </w:pPr>
      <w:r w:rsidRPr="00D61B03">
        <w:rPr>
          <w:sz w:val="24"/>
          <w:szCs w:val="24"/>
        </w:rPr>
        <w:t>Заместитель генерального директора-                                                                                                директор филиала «Карельский» ОАО «ТГК-1»</w:t>
      </w:r>
    </w:p>
    <w:p w14:paraId="76B635F8" w14:textId="77777777" w:rsidR="00D61B03" w:rsidRPr="00D61B03" w:rsidRDefault="00D61B03" w:rsidP="00D61B03">
      <w:pPr>
        <w:rPr>
          <w:sz w:val="24"/>
          <w:szCs w:val="24"/>
        </w:rPr>
      </w:pPr>
    </w:p>
    <w:p w14:paraId="474156FE" w14:textId="77777777" w:rsidR="00D61B03" w:rsidRPr="00D61B03" w:rsidRDefault="00D61B03" w:rsidP="00D61B03">
      <w:pPr>
        <w:rPr>
          <w:sz w:val="24"/>
          <w:szCs w:val="24"/>
        </w:rPr>
      </w:pPr>
      <w:r w:rsidRPr="00D61B03">
        <w:rPr>
          <w:sz w:val="24"/>
          <w:szCs w:val="24"/>
        </w:rPr>
        <w:t>__________________В.В. Белов</w:t>
      </w:r>
      <w:r w:rsidRPr="00D61B03">
        <w:rPr>
          <w:sz w:val="24"/>
          <w:szCs w:val="24"/>
        </w:rPr>
        <w:tab/>
      </w:r>
    </w:p>
    <w:p w14:paraId="30B31754" w14:textId="77777777" w:rsidR="00D61B03" w:rsidRPr="00D61B03" w:rsidRDefault="00D61B03" w:rsidP="00D61B03">
      <w:pPr>
        <w:rPr>
          <w:sz w:val="24"/>
          <w:szCs w:val="24"/>
        </w:rPr>
      </w:pPr>
      <w:r w:rsidRPr="00D61B03">
        <w:rPr>
          <w:sz w:val="24"/>
          <w:szCs w:val="24"/>
        </w:rPr>
        <w:tab/>
      </w:r>
    </w:p>
    <w:p w14:paraId="6192CF2D" w14:textId="77777777" w:rsidR="00D61B03" w:rsidRPr="00D61B03" w:rsidRDefault="00D61B03" w:rsidP="00D61B03">
      <w:pPr>
        <w:rPr>
          <w:sz w:val="24"/>
          <w:szCs w:val="24"/>
        </w:rPr>
      </w:pPr>
      <w:r w:rsidRPr="00D61B03">
        <w:rPr>
          <w:sz w:val="24"/>
          <w:szCs w:val="24"/>
        </w:rPr>
        <w:t>«____»_______________2016   г.</w:t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  <w:t xml:space="preserve">   </w:t>
      </w:r>
      <w:r w:rsidRPr="00D61B03">
        <w:rPr>
          <w:sz w:val="24"/>
          <w:szCs w:val="24"/>
        </w:rPr>
        <w:tab/>
        <w:t xml:space="preserve"> </w:t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  <w:t xml:space="preserve">             </w:t>
      </w:r>
    </w:p>
    <w:p w14:paraId="5822CD22" w14:textId="77777777" w:rsidR="00D61B03" w:rsidRPr="00D61B03" w:rsidRDefault="00D61B03" w:rsidP="00D61B03">
      <w:pPr>
        <w:rPr>
          <w:sz w:val="24"/>
          <w:szCs w:val="24"/>
        </w:rPr>
      </w:pPr>
    </w:p>
    <w:p w14:paraId="4A247EBF" w14:textId="77777777" w:rsidR="00D61B03" w:rsidRPr="00D61B03" w:rsidRDefault="00D61B03" w:rsidP="00D61B03">
      <w:pPr>
        <w:rPr>
          <w:sz w:val="24"/>
          <w:szCs w:val="24"/>
        </w:rPr>
      </w:pPr>
      <w:r w:rsidRPr="00D61B03">
        <w:rPr>
          <w:sz w:val="24"/>
          <w:szCs w:val="24"/>
        </w:rPr>
        <w:lastRenderedPageBreak/>
        <w:t xml:space="preserve">Главный бухгалтер </w:t>
      </w:r>
    </w:p>
    <w:p w14:paraId="751F46B7" w14:textId="3FC7FED7" w:rsidR="00D61B03" w:rsidRPr="00D61B03" w:rsidRDefault="00D61B03" w:rsidP="00D61B03">
      <w:pPr>
        <w:rPr>
          <w:sz w:val="24"/>
          <w:szCs w:val="24"/>
        </w:rPr>
      </w:pPr>
      <w:r w:rsidRPr="00D61B03">
        <w:rPr>
          <w:sz w:val="24"/>
          <w:szCs w:val="24"/>
        </w:rPr>
        <w:t xml:space="preserve">филиала «Карельский» </w:t>
      </w:r>
      <w:r w:rsidR="002909F5" w:rsidRPr="00D61B03">
        <w:rPr>
          <w:sz w:val="24"/>
          <w:szCs w:val="24"/>
        </w:rPr>
        <w:t>ОАО «</w:t>
      </w:r>
      <w:r w:rsidRPr="00D61B03">
        <w:rPr>
          <w:sz w:val="24"/>
          <w:szCs w:val="24"/>
        </w:rPr>
        <w:t>ТГК-1»</w:t>
      </w:r>
    </w:p>
    <w:p w14:paraId="4BE8D8CF" w14:textId="77777777" w:rsidR="00D61B03" w:rsidRPr="00D61B03" w:rsidRDefault="00D61B03" w:rsidP="00D61B03">
      <w:pPr>
        <w:rPr>
          <w:sz w:val="24"/>
          <w:szCs w:val="24"/>
        </w:rPr>
      </w:pPr>
    </w:p>
    <w:p w14:paraId="0B02DFC6" w14:textId="3ED260A1" w:rsidR="00BE512C" w:rsidRDefault="00D61B03" w:rsidP="00D61B03">
      <w:pPr>
        <w:rPr>
          <w:sz w:val="24"/>
          <w:szCs w:val="24"/>
        </w:rPr>
      </w:pPr>
      <w:r w:rsidRPr="00D61B03">
        <w:rPr>
          <w:sz w:val="24"/>
          <w:szCs w:val="24"/>
        </w:rPr>
        <w:t>__________________ Е.В. Герлиц</w:t>
      </w:r>
      <w:r w:rsidRPr="00F83560">
        <w:t xml:space="preserve">   </w:t>
      </w:r>
    </w:p>
    <w:p w14:paraId="0B02DFC7" w14:textId="77777777" w:rsidR="00C36D24" w:rsidRDefault="00C36D24" w:rsidP="000F1BFE">
      <w:pPr>
        <w:rPr>
          <w:sz w:val="24"/>
          <w:szCs w:val="24"/>
        </w:rPr>
      </w:pPr>
    </w:p>
    <w:p w14:paraId="0B02DFC8" w14:textId="77777777" w:rsidR="00C36D24" w:rsidRDefault="00C36D24" w:rsidP="000F1BFE">
      <w:pPr>
        <w:rPr>
          <w:sz w:val="24"/>
          <w:szCs w:val="24"/>
        </w:rPr>
      </w:pPr>
    </w:p>
    <w:p w14:paraId="0B02DFC9" w14:textId="77777777" w:rsidR="00C36D24" w:rsidRDefault="00C36D24" w:rsidP="000F1BFE">
      <w:pPr>
        <w:rPr>
          <w:sz w:val="24"/>
          <w:szCs w:val="24"/>
        </w:rPr>
      </w:pPr>
    </w:p>
    <w:p w14:paraId="0B02DFCA" w14:textId="77777777" w:rsidR="00C36D24" w:rsidRDefault="00C36D24" w:rsidP="000F1BFE">
      <w:pPr>
        <w:rPr>
          <w:sz w:val="24"/>
          <w:szCs w:val="24"/>
        </w:rPr>
      </w:pPr>
    </w:p>
    <w:p w14:paraId="63EF5549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6FA7BBFD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3F85C484" w14:textId="77777777" w:rsidR="00B91CEA" w:rsidRDefault="00B91CEA" w:rsidP="00C36D24">
      <w:pPr>
        <w:ind w:left="6420"/>
        <w:jc w:val="right"/>
        <w:rPr>
          <w:color w:val="000000"/>
          <w:sz w:val="24"/>
          <w:szCs w:val="24"/>
        </w:rPr>
      </w:pPr>
    </w:p>
    <w:p w14:paraId="09D0D1E6" w14:textId="77777777" w:rsidR="00B91CEA" w:rsidRDefault="00B91CEA" w:rsidP="00C36D24">
      <w:pPr>
        <w:ind w:left="6420"/>
        <w:jc w:val="right"/>
        <w:rPr>
          <w:color w:val="000000"/>
          <w:sz w:val="24"/>
          <w:szCs w:val="24"/>
        </w:rPr>
      </w:pPr>
    </w:p>
    <w:p w14:paraId="2B112525" w14:textId="77777777" w:rsidR="00B91CEA" w:rsidRDefault="00B91CEA" w:rsidP="00C36D24">
      <w:pPr>
        <w:ind w:left="6420"/>
        <w:jc w:val="right"/>
        <w:rPr>
          <w:color w:val="000000"/>
          <w:sz w:val="24"/>
          <w:szCs w:val="24"/>
        </w:rPr>
      </w:pPr>
    </w:p>
    <w:p w14:paraId="4BCAC5F2" w14:textId="77777777" w:rsidR="00B91CEA" w:rsidRDefault="00B91CEA" w:rsidP="00C36D24">
      <w:pPr>
        <w:ind w:left="6420"/>
        <w:jc w:val="right"/>
        <w:rPr>
          <w:color w:val="000000"/>
          <w:sz w:val="24"/>
          <w:szCs w:val="24"/>
        </w:rPr>
      </w:pPr>
    </w:p>
    <w:p w14:paraId="3D18B606" w14:textId="77777777" w:rsidR="00B91CEA" w:rsidRDefault="00B91CEA" w:rsidP="00C36D24">
      <w:pPr>
        <w:ind w:left="6420"/>
        <w:jc w:val="right"/>
        <w:rPr>
          <w:color w:val="000000"/>
          <w:sz w:val="24"/>
          <w:szCs w:val="24"/>
        </w:rPr>
      </w:pPr>
    </w:p>
    <w:p w14:paraId="780BC73D" w14:textId="77777777" w:rsidR="00B91CEA" w:rsidRDefault="00B91CEA" w:rsidP="00C36D24">
      <w:pPr>
        <w:ind w:left="6420"/>
        <w:jc w:val="right"/>
        <w:rPr>
          <w:color w:val="000000"/>
          <w:sz w:val="24"/>
          <w:szCs w:val="24"/>
        </w:rPr>
      </w:pPr>
    </w:p>
    <w:p w14:paraId="76E75ECD" w14:textId="77777777" w:rsidR="00B91CEA" w:rsidRDefault="00B91CEA" w:rsidP="00C36D24">
      <w:pPr>
        <w:ind w:left="6420"/>
        <w:jc w:val="right"/>
        <w:rPr>
          <w:color w:val="000000"/>
          <w:sz w:val="24"/>
          <w:szCs w:val="24"/>
        </w:rPr>
      </w:pPr>
    </w:p>
    <w:p w14:paraId="252CD131" w14:textId="77777777" w:rsidR="00B91CEA" w:rsidRDefault="00B91CEA" w:rsidP="00C36D24">
      <w:pPr>
        <w:ind w:left="6420"/>
        <w:jc w:val="right"/>
        <w:rPr>
          <w:color w:val="000000"/>
          <w:sz w:val="24"/>
          <w:szCs w:val="24"/>
        </w:rPr>
      </w:pPr>
    </w:p>
    <w:p w14:paraId="4361FBE0" w14:textId="77777777" w:rsidR="00B91CEA" w:rsidRDefault="00B91CEA" w:rsidP="00C36D24">
      <w:pPr>
        <w:ind w:left="6420"/>
        <w:jc w:val="right"/>
        <w:rPr>
          <w:color w:val="000000"/>
          <w:sz w:val="24"/>
          <w:szCs w:val="24"/>
        </w:rPr>
      </w:pPr>
    </w:p>
    <w:p w14:paraId="21088742" w14:textId="77777777" w:rsidR="00B91CEA" w:rsidRDefault="00B91CEA" w:rsidP="00C36D24">
      <w:pPr>
        <w:ind w:left="6420"/>
        <w:jc w:val="right"/>
        <w:rPr>
          <w:color w:val="000000"/>
          <w:sz w:val="24"/>
          <w:szCs w:val="24"/>
        </w:rPr>
      </w:pPr>
    </w:p>
    <w:p w14:paraId="5F39C25F" w14:textId="77777777" w:rsidR="00B91CEA" w:rsidRDefault="00B91CEA" w:rsidP="00C36D24">
      <w:pPr>
        <w:ind w:left="6420"/>
        <w:jc w:val="right"/>
        <w:rPr>
          <w:color w:val="000000"/>
          <w:sz w:val="24"/>
          <w:szCs w:val="24"/>
        </w:rPr>
      </w:pPr>
    </w:p>
    <w:p w14:paraId="45E296B8" w14:textId="77777777" w:rsidR="00B91CEA" w:rsidRDefault="00B91CEA" w:rsidP="00C36D24">
      <w:pPr>
        <w:ind w:left="6420"/>
        <w:jc w:val="right"/>
        <w:rPr>
          <w:color w:val="000000"/>
          <w:sz w:val="24"/>
          <w:szCs w:val="24"/>
        </w:rPr>
      </w:pPr>
    </w:p>
    <w:p w14:paraId="20BCF360" w14:textId="77777777" w:rsidR="00B91CEA" w:rsidRDefault="00B91CEA" w:rsidP="00C36D24">
      <w:pPr>
        <w:ind w:left="6420"/>
        <w:jc w:val="right"/>
        <w:rPr>
          <w:color w:val="000000"/>
          <w:sz w:val="24"/>
          <w:szCs w:val="24"/>
        </w:rPr>
      </w:pPr>
    </w:p>
    <w:p w14:paraId="10E3DD63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10B0D7D7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6B550169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3723FCBA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7AA32E7A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613B0663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3070FEC6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79EAC09A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3DEBC982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199E59EB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6AEC501B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06C9FD72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0E0CA59B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1639DEB6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4521B6D2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396F73CD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03BA4D54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1D35386E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1DC28E2F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4BD559B8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0BD17E3F" w14:textId="77777777" w:rsidR="00B91CEA" w:rsidRDefault="00B91CEA" w:rsidP="00C36D24">
      <w:pPr>
        <w:ind w:left="6420"/>
        <w:jc w:val="right"/>
        <w:rPr>
          <w:color w:val="000000"/>
          <w:sz w:val="24"/>
          <w:szCs w:val="24"/>
        </w:rPr>
      </w:pPr>
    </w:p>
    <w:p w14:paraId="7EE4FE97" w14:textId="77777777" w:rsidR="00B91CEA" w:rsidRDefault="00B91CEA" w:rsidP="00C36D24">
      <w:pPr>
        <w:ind w:left="6420"/>
        <w:jc w:val="right"/>
        <w:rPr>
          <w:color w:val="000000"/>
          <w:sz w:val="24"/>
          <w:szCs w:val="24"/>
        </w:rPr>
      </w:pPr>
    </w:p>
    <w:p w14:paraId="3207E08A" w14:textId="77777777" w:rsidR="00B91CEA" w:rsidRDefault="00B91CEA" w:rsidP="00C36D24">
      <w:pPr>
        <w:ind w:left="6420"/>
        <w:jc w:val="right"/>
        <w:rPr>
          <w:color w:val="000000"/>
          <w:sz w:val="24"/>
          <w:szCs w:val="24"/>
        </w:rPr>
      </w:pPr>
    </w:p>
    <w:p w14:paraId="1C54F838" w14:textId="77777777" w:rsidR="00EB7810" w:rsidRDefault="00EB7810" w:rsidP="00C36D24">
      <w:pPr>
        <w:ind w:left="6420"/>
        <w:jc w:val="right"/>
        <w:rPr>
          <w:color w:val="000000"/>
          <w:sz w:val="24"/>
          <w:szCs w:val="24"/>
        </w:rPr>
      </w:pPr>
    </w:p>
    <w:p w14:paraId="02C343C1" w14:textId="77777777" w:rsidR="00EB7810" w:rsidRDefault="00EB7810" w:rsidP="00C36D24">
      <w:pPr>
        <w:ind w:left="6420"/>
        <w:jc w:val="right"/>
        <w:rPr>
          <w:color w:val="000000"/>
          <w:sz w:val="24"/>
          <w:szCs w:val="24"/>
        </w:rPr>
      </w:pPr>
    </w:p>
    <w:p w14:paraId="180AFA90" w14:textId="77777777" w:rsidR="00EB7810" w:rsidRDefault="00EB7810" w:rsidP="00C36D24">
      <w:pPr>
        <w:ind w:left="6420"/>
        <w:jc w:val="right"/>
        <w:rPr>
          <w:color w:val="000000"/>
          <w:sz w:val="24"/>
          <w:szCs w:val="24"/>
        </w:rPr>
      </w:pPr>
    </w:p>
    <w:p w14:paraId="4119E5A5" w14:textId="77777777" w:rsidR="003667F6" w:rsidRDefault="003667F6" w:rsidP="00C36D24">
      <w:pPr>
        <w:ind w:left="6420"/>
        <w:jc w:val="right"/>
        <w:rPr>
          <w:color w:val="000000"/>
          <w:sz w:val="24"/>
          <w:szCs w:val="24"/>
        </w:rPr>
      </w:pPr>
    </w:p>
    <w:p w14:paraId="198BC83B" w14:textId="77777777" w:rsidR="003667F6" w:rsidRDefault="003667F6" w:rsidP="00C36D24">
      <w:pPr>
        <w:ind w:left="6420"/>
        <w:jc w:val="right"/>
        <w:rPr>
          <w:color w:val="000000"/>
          <w:sz w:val="24"/>
          <w:szCs w:val="24"/>
        </w:rPr>
      </w:pPr>
    </w:p>
    <w:p w14:paraId="783B29AC" w14:textId="77777777" w:rsidR="00EB7810" w:rsidRDefault="00EB7810" w:rsidP="00C36D24">
      <w:pPr>
        <w:ind w:left="6420"/>
        <w:jc w:val="right"/>
        <w:rPr>
          <w:color w:val="000000"/>
          <w:sz w:val="24"/>
          <w:szCs w:val="24"/>
        </w:rPr>
      </w:pPr>
    </w:p>
    <w:p w14:paraId="10BAA7A5" w14:textId="77777777" w:rsidR="00EB7810" w:rsidRDefault="00EB7810" w:rsidP="00C36D24">
      <w:pPr>
        <w:ind w:left="6420"/>
        <w:jc w:val="right"/>
        <w:rPr>
          <w:color w:val="000000"/>
          <w:sz w:val="24"/>
          <w:szCs w:val="24"/>
        </w:rPr>
      </w:pPr>
    </w:p>
    <w:p w14:paraId="0B02DFCB" w14:textId="0280409F" w:rsidR="00C36D24" w:rsidRPr="000051F6" w:rsidRDefault="00C36D24" w:rsidP="00C36D24">
      <w:pPr>
        <w:ind w:left="6420"/>
        <w:jc w:val="right"/>
        <w:rPr>
          <w:color w:val="000000"/>
          <w:sz w:val="24"/>
          <w:szCs w:val="24"/>
        </w:rPr>
      </w:pPr>
      <w:r w:rsidRPr="00C36D24">
        <w:rPr>
          <w:color w:val="000000"/>
          <w:sz w:val="24"/>
          <w:szCs w:val="24"/>
        </w:rPr>
        <w:lastRenderedPageBreak/>
        <w:t xml:space="preserve">Приложение № </w:t>
      </w:r>
      <w:r w:rsidR="00044045">
        <w:rPr>
          <w:color w:val="000000"/>
          <w:sz w:val="24"/>
          <w:szCs w:val="24"/>
        </w:rPr>
        <w:t>1</w:t>
      </w:r>
      <w:r w:rsidR="00664CB1">
        <w:rPr>
          <w:color w:val="000000"/>
          <w:sz w:val="24"/>
          <w:szCs w:val="24"/>
        </w:rPr>
        <w:t>1</w:t>
      </w:r>
    </w:p>
    <w:p w14:paraId="0B02DFCC" w14:textId="77777777" w:rsidR="00C36D24" w:rsidRPr="00C36D24" w:rsidRDefault="00C36D24" w:rsidP="00C36D24">
      <w:pPr>
        <w:tabs>
          <w:tab w:val="left" w:leader="underscore" w:pos="8472"/>
        </w:tabs>
        <w:ind w:left="6420"/>
        <w:jc w:val="right"/>
        <w:rPr>
          <w:color w:val="000000"/>
          <w:sz w:val="24"/>
          <w:szCs w:val="24"/>
        </w:rPr>
      </w:pPr>
      <w:r w:rsidRPr="00C36D24">
        <w:rPr>
          <w:color w:val="000000"/>
          <w:sz w:val="24"/>
          <w:szCs w:val="24"/>
        </w:rPr>
        <w:t>к договору №</w:t>
      </w:r>
      <w:r w:rsidRPr="00C36D24">
        <w:rPr>
          <w:color w:val="000000"/>
          <w:sz w:val="24"/>
          <w:szCs w:val="24"/>
        </w:rPr>
        <w:tab/>
      </w:r>
    </w:p>
    <w:p w14:paraId="0B02DFCD" w14:textId="29E48FAF" w:rsidR="00C36D24" w:rsidRPr="00C36D24" w:rsidRDefault="00C36D24" w:rsidP="00C36D24">
      <w:pPr>
        <w:tabs>
          <w:tab w:val="left" w:leader="underscore" w:pos="7914"/>
        </w:tabs>
        <w:ind w:left="6420"/>
        <w:jc w:val="right"/>
        <w:rPr>
          <w:color w:val="000000"/>
          <w:sz w:val="24"/>
          <w:szCs w:val="24"/>
        </w:rPr>
      </w:pPr>
      <w:r w:rsidRPr="00C36D24">
        <w:rPr>
          <w:color w:val="000000"/>
          <w:sz w:val="24"/>
          <w:szCs w:val="24"/>
        </w:rPr>
        <w:t xml:space="preserve">от </w:t>
      </w:r>
      <w:proofErr w:type="gramStart"/>
      <w:r w:rsidRPr="00C36D24">
        <w:rPr>
          <w:color w:val="000000"/>
          <w:sz w:val="24"/>
          <w:szCs w:val="24"/>
        </w:rPr>
        <w:t>« _</w:t>
      </w:r>
      <w:proofErr w:type="gramEnd"/>
      <w:r w:rsidRPr="00C36D24">
        <w:rPr>
          <w:color w:val="000000"/>
          <w:sz w:val="24"/>
          <w:szCs w:val="24"/>
        </w:rPr>
        <w:t xml:space="preserve">__» </w:t>
      </w:r>
      <w:r w:rsidRPr="00C36D24">
        <w:rPr>
          <w:color w:val="000000"/>
          <w:sz w:val="24"/>
          <w:szCs w:val="24"/>
        </w:rPr>
        <w:tab/>
        <w:t>20</w:t>
      </w:r>
      <w:r w:rsidR="00D61B03">
        <w:rPr>
          <w:color w:val="000000"/>
          <w:sz w:val="24"/>
          <w:szCs w:val="24"/>
        </w:rPr>
        <w:t>16</w:t>
      </w:r>
      <w:r w:rsidRPr="00C36D24">
        <w:rPr>
          <w:color w:val="000000"/>
          <w:sz w:val="24"/>
          <w:szCs w:val="24"/>
        </w:rPr>
        <w:t xml:space="preserve"> г.</w:t>
      </w:r>
    </w:p>
    <w:p w14:paraId="0B02DFCE" w14:textId="77777777" w:rsidR="00C36D24" w:rsidRPr="00C36D24" w:rsidRDefault="00C36D24" w:rsidP="00C36D2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</w:rPr>
      </w:pPr>
    </w:p>
    <w:p w14:paraId="0B02DFCF" w14:textId="77777777" w:rsidR="00C36D24" w:rsidRDefault="00C36D24" w:rsidP="00C36D2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0B02DFD0" w14:textId="77777777" w:rsidR="00C36D24" w:rsidRDefault="00C36D24" w:rsidP="00C36D2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0B02DFD1" w14:textId="77777777" w:rsidR="00C36D24" w:rsidRDefault="00C36D24" w:rsidP="00C36D2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0B02DFD2" w14:textId="77777777" w:rsidR="00C36D24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>Соглашение о предоставлении сведений</w:t>
      </w:r>
    </w:p>
    <w:p w14:paraId="0B02DFD3" w14:textId="6EED9309" w:rsidR="00C36D24" w:rsidRDefault="00C36D24" w:rsidP="00C36D24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_________/__________от «___</w:t>
      </w:r>
      <w:proofErr w:type="gramStart"/>
      <w:r>
        <w:rPr>
          <w:sz w:val="24"/>
          <w:szCs w:val="24"/>
        </w:rPr>
        <w:t>_»_</w:t>
      </w:r>
      <w:proofErr w:type="gramEnd"/>
      <w:r>
        <w:rPr>
          <w:sz w:val="24"/>
          <w:szCs w:val="24"/>
        </w:rPr>
        <w:t>________201</w:t>
      </w:r>
      <w:r w:rsidR="00D61B03">
        <w:rPr>
          <w:sz w:val="24"/>
          <w:szCs w:val="24"/>
        </w:rPr>
        <w:t>6</w:t>
      </w:r>
      <w:r>
        <w:rPr>
          <w:sz w:val="24"/>
          <w:szCs w:val="24"/>
        </w:rPr>
        <w:t>г.</w:t>
      </w:r>
    </w:p>
    <w:p w14:paraId="0B02DFD4" w14:textId="77777777" w:rsidR="00C36D24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14:paraId="0B02DFD5" w14:textId="0768E7B9" w:rsidR="00C36D24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г. </w:t>
      </w:r>
      <w:r w:rsidR="00B608BE">
        <w:rPr>
          <w:i/>
          <w:sz w:val="24"/>
          <w:szCs w:val="24"/>
        </w:rPr>
        <w:t>Петрозаводск</w:t>
      </w:r>
      <w:r>
        <w:rPr>
          <w:i/>
          <w:sz w:val="24"/>
          <w:szCs w:val="24"/>
        </w:rPr>
        <w:t xml:space="preserve">                                                                           </w:t>
      </w:r>
      <w:proofErr w:type="gramStart"/>
      <w:r>
        <w:rPr>
          <w:i/>
          <w:sz w:val="24"/>
          <w:szCs w:val="24"/>
        </w:rPr>
        <w:t xml:space="preserve">   </w:t>
      </w:r>
      <w:r>
        <w:rPr>
          <w:sz w:val="24"/>
          <w:szCs w:val="24"/>
        </w:rPr>
        <w:t>«</w:t>
      </w:r>
      <w:proofErr w:type="gramEnd"/>
      <w:r>
        <w:rPr>
          <w:sz w:val="24"/>
          <w:szCs w:val="24"/>
        </w:rPr>
        <w:t>___» __________201</w:t>
      </w:r>
      <w:r w:rsidR="00D61B03">
        <w:rPr>
          <w:sz w:val="24"/>
          <w:szCs w:val="24"/>
        </w:rPr>
        <w:t>6</w:t>
      </w:r>
      <w:r>
        <w:rPr>
          <w:sz w:val="24"/>
          <w:szCs w:val="24"/>
        </w:rPr>
        <w:t>г.</w:t>
      </w:r>
    </w:p>
    <w:p w14:paraId="0B02DFD6" w14:textId="77777777" w:rsidR="00C36D24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14:paraId="0B02DFD7" w14:textId="77777777" w:rsidR="00C36D24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</w:rPr>
      </w:pPr>
    </w:p>
    <w:p w14:paraId="0B02DFD8" w14:textId="010898C1" w:rsidR="00C36D24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</w:r>
      <w:r w:rsidR="00D61B03">
        <w:rPr>
          <w:rStyle w:val="Barcode"/>
          <w:color w:val="000000"/>
          <w:sz w:val="24"/>
          <w:szCs w:val="24"/>
        </w:rPr>
        <w:t xml:space="preserve">       Подрядчик </w:t>
      </w:r>
      <w:r>
        <w:rPr>
          <w:rStyle w:val="Barcode"/>
          <w:color w:val="000000"/>
          <w:sz w:val="24"/>
          <w:szCs w:val="24"/>
        </w:rPr>
        <w:t>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Работ, по усмотрению Заказчика.</w:t>
      </w:r>
    </w:p>
    <w:p w14:paraId="0B02DFD9" w14:textId="77777777" w:rsidR="00C36D24" w:rsidRDefault="00C36D24" w:rsidP="00C36D24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14:paraId="0B02DFDA" w14:textId="344CCAA1" w:rsidR="00C36D24" w:rsidRDefault="00C36D24" w:rsidP="00C36D24">
      <w:pPr>
        <w:pStyle w:val="Barcode0"/>
        <w:tabs>
          <w:tab w:val="left" w:pos="284"/>
        </w:tabs>
        <w:ind w:right="60"/>
        <w:jc w:val="both"/>
      </w:pPr>
      <w:r>
        <w:rPr>
          <w:rStyle w:val="Barcode"/>
          <w:sz w:val="24"/>
          <w:szCs w:val="24"/>
        </w:rPr>
        <w:tab/>
      </w:r>
      <w:r>
        <w:rPr>
          <w:rStyle w:val="Barcode"/>
          <w:sz w:val="24"/>
          <w:szCs w:val="24"/>
        </w:rPr>
        <w:tab/>
      </w:r>
      <w:r>
        <w:rPr>
          <w:sz w:val="24"/>
          <w:szCs w:val="24"/>
          <w:shd w:val="clear" w:color="auto" w:fill="FFFFFF"/>
        </w:rPr>
        <w:t>Подрядчик</w:t>
      </w:r>
      <w:r>
        <w:rPr>
          <w:rStyle w:val="Barcode"/>
          <w:color w:val="000000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>выража</w:t>
      </w:r>
      <w:r w:rsidR="00390A91">
        <w:rPr>
          <w:sz w:val="24"/>
          <w:szCs w:val="24"/>
          <w:shd w:val="clear" w:color="auto" w:fill="FFFFFF"/>
        </w:rPr>
        <w:t>ет свое согласие на передачу в П</w:t>
      </w:r>
      <w:r>
        <w:rPr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14:paraId="0B02DFDB" w14:textId="68F1B823" w:rsidR="00C36D24" w:rsidRDefault="00C36D24" w:rsidP="00C36D24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ab/>
      </w:r>
      <w:r>
        <w:rPr>
          <w:sz w:val="24"/>
          <w:szCs w:val="24"/>
          <w:shd w:val="clear" w:color="auto" w:fill="FFFFFF"/>
        </w:rPr>
        <w:tab/>
        <w:t>Подрядчик</w:t>
      </w:r>
      <w:r>
        <w:rPr>
          <w:rStyle w:val="Barcode"/>
          <w:color w:val="000000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14:paraId="0B02DFDC" w14:textId="77777777" w:rsidR="00C36D24" w:rsidRDefault="00C36D24" w:rsidP="00C36D24">
      <w:pPr>
        <w:tabs>
          <w:tab w:val="left" w:pos="567"/>
          <w:tab w:val="left" w:pos="851"/>
        </w:tabs>
        <w:ind w:left="1134"/>
        <w:jc w:val="both"/>
        <w:rPr>
          <w:szCs w:val="24"/>
        </w:rPr>
      </w:pPr>
    </w:p>
    <w:p w14:paraId="0B02DFDD" w14:textId="77777777" w:rsidR="00C36D24" w:rsidRDefault="00C36D24" w:rsidP="00C36D24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0B02DFDE" w14:textId="77777777" w:rsidR="00C36D24" w:rsidRDefault="00C36D24" w:rsidP="00C36D24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0B02DFDF" w14:textId="77777777" w:rsidR="00C36D24" w:rsidRDefault="00C36D24" w:rsidP="00C36D24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47B924D4" w14:textId="7E1801DC" w:rsidR="00D61B03" w:rsidRDefault="00C36D24" w:rsidP="00D61B03">
      <w:pPr>
        <w:rPr>
          <w:rStyle w:val="Barcode"/>
          <w:color w:val="000000"/>
          <w:sz w:val="24"/>
          <w:szCs w:val="24"/>
        </w:rPr>
      </w:pPr>
      <w:r w:rsidRPr="00C36D24">
        <w:rPr>
          <w:sz w:val="24"/>
          <w:szCs w:val="24"/>
        </w:rPr>
        <w:t xml:space="preserve">  </w:t>
      </w:r>
      <w:r w:rsidRPr="00C36D24">
        <w:rPr>
          <w:rStyle w:val="Barcode"/>
          <w:color w:val="000000"/>
          <w:sz w:val="24"/>
          <w:szCs w:val="24"/>
        </w:rPr>
        <w:t xml:space="preserve">Подрядчик________________      </w:t>
      </w:r>
      <w:r w:rsidR="00D61B03">
        <w:rPr>
          <w:rStyle w:val="Barcode"/>
          <w:color w:val="000000"/>
          <w:sz w:val="24"/>
          <w:szCs w:val="24"/>
        </w:rPr>
        <w:t xml:space="preserve">                       </w:t>
      </w:r>
      <w:r w:rsidRPr="00C36D24">
        <w:rPr>
          <w:rStyle w:val="Barcode"/>
          <w:color w:val="000000"/>
          <w:sz w:val="24"/>
          <w:szCs w:val="24"/>
        </w:rPr>
        <w:t xml:space="preserve">Заказчик </w:t>
      </w:r>
    </w:p>
    <w:p w14:paraId="770E9B21" w14:textId="4DDB0567" w:rsidR="00D61B03" w:rsidRPr="00D61B03" w:rsidRDefault="00D61B03" w:rsidP="00D61B03">
      <w:pPr>
        <w:ind w:left="4956"/>
        <w:rPr>
          <w:sz w:val="24"/>
          <w:szCs w:val="24"/>
        </w:rPr>
      </w:pPr>
      <w:r w:rsidRPr="00D61B03">
        <w:rPr>
          <w:sz w:val="24"/>
          <w:szCs w:val="24"/>
        </w:rPr>
        <w:t xml:space="preserve">Заместитель генерального директора-                                                                                                                                                                                                                                                                        директор филиала «Карельский» ОАО  "ТГК-1"                        </w:t>
      </w:r>
    </w:p>
    <w:p w14:paraId="06622625" w14:textId="77777777" w:rsidR="00D61B03" w:rsidRPr="00D61B03" w:rsidRDefault="00D61B03" w:rsidP="00D61B03">
      <w:pPr>
        <w:rPr>
          <w:sz w:val="24"/>
          <w:szCs w:val="24"/>
        </w:rPr>
      </w:pPr>
    </w:p>
    <w:p w14:paraId="0B02DFE0" w14:textId="444F70FA" w:rsidR="00C36D24" w:rsidRPr="00D61B03" w:rsidRDefault="00D61B03" w:rsidP="00D61B03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D61B03">
        <w:rPr>
          <w:sz w:val="24"/>
          <w:szCs w:val="24"/>
        </w:rPr>
        <w:t xml:space="preserve">                                                                           </w:t>
      </w:r>
      <w:r w:rsidRPr="00D61B03">
        <w:rPr>
          <w:sz w:val="24"/>
          <w:szCs w:val="24"/>
        </w:rPr>
        <w:tab/>
        <w:t xml:space="preserve">         __________________В.В. Белов</w:t>
      </w:r>
    </w:p>
    <w:p w14:paraId="2C27F7DF" w14:textId="77777777" w:rsidR="00D61B03" w:rsidRDefault="00D61B03" w:rsidP="00D61B03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69A710A1" w14:textId="145CF344" w:rsidR="00D61B03" w:rsidRPr="00D61B03" w:rsidRDefault="00D61B03" w:rsidP="00D61B03">
      <w:pPr>
        <w:ind w:left="4248" w:firstLine="708"/>
        <w:rPr>
          <w:sz w:val="24"/>
          <w:szCs w:val="24"/>
        </w:rPr>
      </w:pPr>
      <w:r w:rsidRPr="00D61B03">
        <w:rPr>
          <w:sz w:val="24"/>
          <w:szCs w:val="24"/>
        </w:rPr>
        <w:t xml:space="preserve">Главный бухгалтер </w:t>
      </w:r>
    </w:p>
    <w:p w14:paraId="4935D99D" w14:textId="432DE368" w:rsidR="00D61B03" w:rsidRPr="00D61B03" w:rsidRDefault="00D61B03" w:rsidP="00D61B03">
      <w:pPr>
        <w:rPr>
          <w:sz w:val="24"/>
          <w:szCs w:val="24"/>
        </w:rPr>
      </w:pP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  <w:t xml:space="preserve">        </w:t>
      </w:r>
      <w:r>
        <w:rPr>
          <w:sz w:val="24"/>
          <w:szCs w:val="24"/>
        </w:rPr>
        <w:t xml:space="preserve">    </w:t>
      </w:r>
      <w:r w:rsidRPr="00D61B03">
        <w:rPr>
          <w:sz w:val="24"/>
          <w:szCs w:val="24"/>
        </w:rPr>
        <w:t>филиала «Карельский» ОАО «ТГК-1»</w:t>
      </w:r>
    </w:p>
    <w:p w14:paraId="31EA2FCE" w14:textId="77777777" w:rsidR="00D61B03" w:rsidRPr="00D61B03" w:rsidRDefault="00D61B03" w:rsidP="00D61B03">
      <w:pPr>
        <w:rPr>
          <w:sz w:val="24"/>
          <w:szCs w:val="24"/>
        </w:rPr>
      </w:pPr>
    </w:p>
    <w:p w14:paraId="0038CE87" w14:textId="77777777" w:rsidR="00D61B03" w:rsidRPr="00D61B03" w:rsidRDefault="00D61B03" w:rsidP="00D61B03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  <w:t xml:space="preserve">                                __________________ Е.В. Герлиц</w:t>
      </w:r>
    </w:p>
    <w:p w14:paraId="0B02DFE1" w14:textId="77777777" w:rsidR="00C36D24" w:rsidRPr="0096341C" w:rsidRDefault="00C36D24" w:rsidP="00C36D24">
      <w:pPr>
        <w:rPr>
          <w:szCs w:val="24"/>
        </w:rPr>
      </w:pPr>
    </w:p>
    <w:p w14:paraId="0B02DFE2" w14:textId="77777777" w:rsidR="00C36D24" w:rsidRPr="0096341C" w:rsidRDefault="00C36D24" w:rsidP="000F1BFE">
      <w:pPr>
        <w:rPr>
          <w:sz w:val="24"/>
          <w:szCs w:val="24"/>
        </w:rPr>
      </w:pPr>
    </w:p>
    <w:sectPr w:rsidR="00C36D24" w:rsidRPr="0096341C" w:rsidSect="00E4058F">
      <w:headerReference w:type="default" r:id="rId16"/>
      <w:footerReference w:type="default" r:id="rId17"/>
      <w:pgSz w:w="11906" w:h="16838"/>
      <w:pgMar w:top="851" w:right="1134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B2AB7A" w14:textId="77777777" w:rsidR="00DE5237" w:rsidRDefault="00DE5237" w:rsidP="00DA3BF5">
      <w:r>
        <w:separator/>
      </w:r>
    </w:p>
  </w:endnote>
  <w:endnote w:type="continuationSeparator" w:id="0">
    <w:p w14:paraId="5B2A6A1D" w14:textId="77777777" w:rsidR="00DE5237" w:rsidRDefault="00DE5237" w:rsidP="00DA3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1458113"/>
      <w:docPartObj>
        <w:docPartGallery w:val="Page Numbers (Bottom of Page)"/>
        <w:docPartUnique/>
      </w:docPartObj>
    </w:sdtPr>
    <w:sdtEndPr/>
    <w:sdtContent>
      <w:p w14:paraId="0B02DFE8" w14:textId="77777777" w:rsidR="00DA3BF5" w:rsidRDefault="002E396E" w:rsidP="002E396E">
        <w:pPr>
          <w:pStyle w:val="a5"/>
        </w:pPr>
        <w:r>
          <w:rPr>
            <w:b/>
            <w:i/>
            <w:sz w:val="20"/>
            <w:szCs w:val="20"/>
          </w:rPr>
          <w:t>Нет</w:t>
        </w:r>
        <w:r w:rsidRPr="00C21888">
          <w:rPr>
            <w:b/>
            <w:i/>
            <w:sz w:val="20"/>
            <w:szCs w:val="20"/>
          </w:rPr>
          <w:t>иповой договор</w:t>
        </w:r>
        <w:r>
          <w:rPr>
            <w:i/>
            <w:sz w:val="20"/>
            <w:szCs w:val="20"/>
          </w:rPr>
          <w:t xml:space="preserve"> </w:t>
        </w:r>
        <w:r>
          <w:rPr>
            <w:i/>
            <w:sz w:val="20"/>
            <w:szCs w:val="20"/>
            <w:lang w:val="en-US"/>
          </w:rPr>
          <w:t xml:space="preserve">                                                                                                                                                                        </w:t>
        </w:r>
        <w:r w:rsidR="00DA3BF5">
          <w:fldChar w:fldCharType="begin"/>
        </w:r>
        <w:r w:rsidR="00DA3BF5">
          <w:instrText>PAGE   \* MERGEFORMAT</w:instrText>
        </w:r>
        <w:r w:rsidR="00DA3BF5">
          <w:fldChar w:fldCharType="separate"/>
        </w:r>
        <w:r w:rsidR="00B46520">
          <w:rPr>
            <w:noProof/>
          </w:rPr>
          <w:t>17</w:t>
        </w:r>
        <w:r w:rsidR="00DA3BF5">
          <w:fldChar w:fldCharType="end"/>
        </w:r>
      </w:p>
    </w:sdtContent>
  </w:sdt>
  <w:p w14:paraId="0B02DFE9" w14:textId="77777777" w:rsidR="00DA3BF5" w:rsidRDefault="00DA3BF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33333F" w14:textId="77777777" w:rsidR="00DE5237" w:rsidRDefault="00DE5237" w:rsidP="00DA3BF5">
      <w:r>
        <w:separator/>
      </w:r>
    </w:p>
  </w:footnote>
  <w:footnote w:type="continuationSeparator" w:id="0">
    <w:p w14:paraId="00D5D83E" w14:textId="77777777" w:rsidR="00DE5237" w:rsidRDefault="00DE5237" w:rsidP="00DA3B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2DFE7" w14:textId="77777777" w:rsidR="00E4058F" w:rsidRDefault="00E4058F" w:rsidP="00E4058F">
    <w:pPr>
      <w:pStyle w:val="a3"/>
      <w:tabs>
        <w:tab w:val="clear" w:pos="4677"/>
        <w:tab w:val="clear" w:pos="9355"/>
        <w:tab w:val="left" w:pos="693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" w15:restartNumberingAfterBreak="0">
    <w:nsid w:val="0821122C"/>
    <w:multiLevelType w:val="hybridMultilevel"/>
    <w:tmpl w:val="BD76E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145A9"/>
    <w:multiLevelType w:val="multilevel"/>
    <w:tmpl w:val="57BC59D0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2"/>
      <w:numFmt w:val="decimal"/>
      <w:lvlText w:val="%1.%2."/>
      <w:lvlJc w:val="left"/>
      <w:pPr>
        <w:ind w:left="1895" w:hanging="480"/>
      </w:pPr>
    </w:lvl>
    <w:lvl w:ilvl="2">
      <w:start w:val="1"/>
      <w:numFmt w:val="decimal"/>
      <w:lvlText w:val="%1.%2.%3."/>
      <w:lvlJc w:val="left"/>
      <w:pPr>
        <w:ind w:left="3550" w:hanging="720"/>
      </w:pPr>
    </w:lvl>
    <w:lvl w:ilvl="3">
      <w:start w:val="1"/>
      <w:numFmt w:val="decimal"/>
      <w:lvlText w:val="%1.%2.%3.%4."/>
      <w:lvlJc w:val="left"/>
      <w:pPr>
        <w:ind w:left="4965" w:hanging="720"/>
      </w:pPr>
    </w:lvl>
    <w:lvl w:ilvl="4">
      <w:start w:val="1"/>
      <w:numFmt w:val="decimal"/>
      <w:lvlText w:val="%1.%2.%3.%4.%5."/>
      <w:lvlJc w:val="left"/>
      <w:pPr>
        <w:ind w:left="6740" w:hanging="1080"/>
      </w:pPr>
    </w:lvl>
    <w:lvl w:ilvl="5">
      <w:start w:val="1"/>
      <w:numFmt w:val="decimal"/>
      <w:lvlText w:val="%1.%2.%3.%4.%5.%6."/>
      <w:lvlJc w:val="left"/>
      <w:pPr>
        <w:ind w:left="8155" w:hanging="1080"/>
      </w:pPr>
    </w:lvl>
    <w:lvl w:ilvl="6">
      <w:start w:val="1"/>
      <w:numFmt w:val="decimal"/>
      <w:lvlText w:val="%1.%2.%3.%4.%5.%6.%7."/>
      <w:lvlJc w:val="left"/>
      <w:pPr>
        <w:ind w:left="9930" w:hanging="1440"/>
      </w:pPr>
    </w:lvl>
    <w:lvl w:ilvl="7">
      <w:start w:val="1"/>
      <w:numFmt w:val="decimal"/>
      <w:lvlText w:val="%1.%2.%3.%4.%5.%6.%7.%8."/>
      <w:lvlJc w:val="left"/>
      <w:pPr>
        <w:ind w:left="11345" w:hanging="1440"/>
      </w:pPr>
    </w:lvl>
    <w:lvl w:ilvl="8">
      <w:start w:val="1"/>
      <w:numFmt w:val="decimal"/>
      <w:lvlText w:val="%1.%2.%3.%4.%5.%6.%7.%8.%9."/>
      <w:lvlJc w:val="left"/>
      <w:pPr>
        <w:ind w:left="13120" w:hanging="1800"/>
      </w:pPr>
    </w:lvl>
  </w:abstractNum>
  <w:abstractNum w:abstractNumId="3" w15:restartNumberingAfterBreak="0">
    <w:nsid w:val="1AFD0D20"/>
    <w:multiLevelType w:val="multilevel"/>
    <w:tmpl w:val="828A8244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05" w:hanging="360"/>
      </w:pPr>
    </w:lvl>
    <w:lvl w:ilvl="2">
      <w:start w:val="1"/>
      <w:numFmt w:val="decimal"/>
      <w:lvlText w:val="%1.%2.%3."/>
      <w:lvlJc w:val="left"/>
      <w:pPr>
        <w:ind w:left="3010" w:hanging="720"/>
      </w:pPr>
    </w:lvl>
    <w:lvl w:ilvl="3">
      <w:start w:val="1"/>
      <w:numFmt w:val="decimal"/>
      <w:lvlText w:val="%1.%2.%3.%4."/>
      <w:lvlJc w:val="left"/>
      <w:pPr>
        <w:ind w:left="4155" w:hanging="720"/>
      </w:pPr>
    </w:lvl>
    <w:lvl w:ilvl="4">
      <w:start w:val="1"/>
      <w:numFmt w:val="decimal"/>
      <w:lvlText w:val="%1.%2.%3.%4.%5."/>
      <w:lvlJc w:val="left"/>
      <w:pPr>
        <w:ind w:left="5660" w:hanging="1080"/>
      </w:pPr>
    </w:lvl>
    <w:lvl w:ilvl="5">
      <w:start w:val="1"/>
      <w:numFmt w:val="decimal"/>
      <w:lvlText w:val="%1.%2.%3.%4.%5.%6."/>
      <w:lvlJc w:val="left"/>
      <w:pPr>
        <w:ind w:left="6805" w:hanging="1080"/>
      </w:pPr>
    </w:lvl>
    <w:lvl w:ilvl="6">
      <w:start w:val="1"/>
      <w:numFmt w:val="decimal"/>
      <w:lvlText w:val="%1.%2.%3.%4.%5.%6.%7."/>
      <w:lvlJc w:val="left"/>
      <w:pPr>
        <w:ind w:left="8310" w:hanging="1440"/>
      </w:pPr>
    </w:lvl>
    <w:lvl w:ilvl="7">
      <w:start w:val="1"/>
      <w:numFmt w:val="decimal"/>
      <w:lvlText w:val="%1.%2.%3.%4.%5.%6.%7.%8."/>
      <w:lvlJc w:val="left"/>
      <w:pPr>
        <w:ind w:left="9455" w:hanging="1440"/>
      </w:pPr>
    </w:lvl>
    <w:lvl w:ilvl="8">
      <w:start w:val="1"/>
      <w:numFmt w:val="decimal"/>
      <w:lvlText w:val="%1.%2.%3.%4.%5.%6.%7.%8.%9."/>
      <w:lvlJc w:val="left"/>
      <w:pPr>
        <w:ind w:left="10960" w:hanging="1800"/>
      </w:pPr>
    </w:lvl>
  </w:abstractNum>
  <w:abstractNum w:abstractNumId="4" w15:restartNumberingAfterBreak="0">
    <w:nsid w:val="1E100D52"/>
    <w:multiLevelType w:val="hybridMultilevel"/>
    <w:tmpl w:val="8836FF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85215F5"/>
    <w:multiLevelType w:val="multilevel"/>
    <w:tmpl w:val="D55E395A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260"/>
        </w:tabs>
        <w:ind w:left="426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6" w15:restartNumberingAfterBreak="0">
    <w:nsid w:val="3B282EC2"/>
    <w:multiLevelType w:val="multilevel"/>
    <w:tmpl w:val="2BB65A38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760" w:hanging="480"/>
      </w:pPr>
    </w:lvl>
    <w:lvl w:ilvl="2">
      <w:start w:val="1"/>
      <w:numFmt w:val="decimal"/>
      <w:lvlText w:val="%1.%2.%3."/>
      <w:lvlJc w:val="left"/>
      <w:pPr>
        <w:ind w:left="3280" w:hanging="720"/>
      </w:pPr>
    </w:lvl>
    <w:lvl w:ilvl="3">
      <w:start w:val="1"/>
      <w:numFmt w:val="decimal"/>
      <w:lvlText w:val="%1.%2.%3.%4."/>
      <w:lvlJc w:val="left"/>
      <w:pPr>
        <w:ind w:left="4560" w:hanging="720"/>
      </w:pPr>
    </w:lvl>
    <w:lvl w:ilvl="4">
      <w:start w:val="1"/>
      <w:numFmt w:val="decimal"/>
      <w:lvlText w:val="%1.%2.%3.%4.%5."/>
      <w:lvlJc w:val="left"/>
      <w:pPr>
        <w:ind w:left="6200" w:hanging="1080"/>
      </w:pPr>
    </w:lvl>
    <w:lvl w:ilvl="5">
      <w:start w:val="1"/>
      <w:numFmt w:val="decimal"/>
      <w:lvlText w:val="%1.%2.%3.%4.%5.%6."/>
      <w:lvlJc w:val="left"/>
      <w:pPr>
        <w:ind w:left="7480" w:hanging="1080"/>
      </w:pPr>
    </w:lvl>
    <w:lvl w:ilvl="6">
      <w:start w:val="1"/>
      <w:numFmt w:val="decimal"/>
      <w:lvlText w:val="%1.%2.%3.%4.%5.%6.%7."/>
      <w:lvlJc w:val="left"/>
      <w:pPr>
        <w:ind w:left="9120" w:hanging="1440"/>
      </w:pPr>
    </w:lvl>
    <w:lvl w:ilvl="7">
      <w:start w:val="1"/>
      <w:numFmt w:val="decimal"/>
      <w:lvlText w:val="%1.%2.%3.%4.%5.%6.%7.%8."/>
      <w:lvlJc w:val="left"/>
      <w:pPr>
        <w:ind w:left="10400" w:hanging="1440"/>
      </w:pPr>
    </w:lvl>
    <w:lvl w:ilvl="8">
      <w:start w:val="1"/>
      <w:numFmt w:val="decimal"/>
      <w:lvlText w:val="%1.%2.%3.%4.%5.%6.%7.%8.%9."/>
      <w:lvlJc w:val="left"/>
      <w:pPr>
        <w:ind w:left="12040" w:hanging="1800"/>
      </w:pPr>
    </w:lvl>
  </w:abstractNum>
  <w:abstractNum w:abstractNumId="7" w15:restartNumberingAfterBreak="0">
    <w:nsid w:val="3EE75E7E"/>
    <w:multiLevelType w:val="multilevel"/>
    <w:tmpl w:val="CAE073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3FD05E22"/>
    <w:multiLevelType w:val="multilevel"/>
    <w:tmpl w:val="3022E79A"/>
    <w:lvl w:ilvl="0">
      <w:start w:val="3"/>
      <w:numFmt w:val="decimal"/>
      <w:lvlText w:val="%1."/>
      <w:lvlJc w:val="left"/>
      <w:pPr>
        <w:ind w:left="540" w:hanging="540"/>
      </w:pPr>
      <w:rPr>
        <w:i w:val="0"/>
      </w:rPr>
    </w:lvl>
    <w:lvl w:ilvl="1">
      <w:start w:val="1"/>
      <w:numFmt w:val="decimal"/>
      <w:lvlText w:val="%1.%2."/>
      <w:lvlJc w:val="left"/>
      <w:pPr>
        <w:ind w:left="895" w:hanging="540"/>
      </w:pPr>
      <w:rPr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i w:val="0"/>
      </w:rPr>
    </w:lvl>
  </w:abstractNum>
  <w:abstractNum w:abstractNumId="9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0" w15:restartNumberingAfterBreak="0">
    <w:nsid w:val="415814C1"/>
    <w:multiLevelType w:val="multilevel"/>
    <w:tmpl w:val="C3DA0446"/>
    <w:lvl w:ilvl="0">
      <w:start w:val="8"/>
      <w:numFmt w:val="decimal"/>
      <w:lvlText w:val="%1."/>
      <w:lvlJc w:val="left"/>
      <w:pPr>
        <w:ind w:left="480" w:hanging="480"/>
      </w:pPr>
    </w:lvl>
    <w:lvl w:ilvl="1">
      <w:start w:val="11"/>
      <w:numFmt w:val="decimal"/>
      <w:lvlText w:val="%1.%2."/>
      <w:lvlJc w:val="left"/>
      <w:pPr>
        <w:ind w:left="1200" w:hanging="48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1" w15:restartNumberingAfterBreak="0">
    <w:nsid w:val="54AA3C4B"/>
    <w:multiLevelType w:val="multilevel"/>
    <w:tmpl w:val="40C07DCC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2" w15:restartNumberingAfterBreak="0">
    <w:nsid w:val="55BC51D2"/>
    <w:multiLevelType w:val="multilevel"/>
    <w:tmpl w:val="2E1661BA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3" w15:restartNumberingAfterBreak="0">
    <w:nsid w:val="60F43DDE"/>
    <w:multiLevelType w:val="multilevel"/>
    <w:tmpl w:val="7ABE410C"/>
    <w:lvl w:ilvl="0">
      <w:start w:val="3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00" w:hanging="645"/>
      </w:pPr>
    </w:lvl>
    <w:lvl w:ilvl="2">
      <w:start w:val="15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1785" w:hanging="720"/>
      </w:pPr>
    </w:lvl>
    <w:lvl w:ilvl="4">
      <w:start w:val="1"/>
      <w:numFmt w:val="decimal"/>
      <w:lvlText w:val="%1.%2.%3.%4.%5."/>
      <w:lvlJc w:val="left"/>
      <w:pPr>
        <w:ind w:left="2500" w:hanging="1080"/>
      </w:pPr>
    </w:lvl>
    <w:lvl w:ilvl="5">
      <w:start w:val="1"/>
      <w:numFmt w:val="decimal"/>
      <w:lvlText w:val="%1.%2.%3.%4.%5.%6."/>
      <w:lvlJc w:val="left"/>
      <w:pPr>
        <w:ind w:left="2855" w:hanging="1080"/>
      </w:pPr>
    </w:lvl>
    <w:lvl w:ilvl="6">
      <w:start w:val="1"/>
      <w:numFmt w:val="decimal"/>
      <w:lvlText w:val="%1.%2.%3.%4.%5.%6.%7."/>
      <w:lvlJc w:val="left"/>
      <w:pPr>
        <w:ind w:left="3570" w:hanging="1440"/>
      </w:pPr>
    </w:lvl>
    <w:lvl w:ilvl="7">
      <w:start w:val="1"/>
      <w:numFmt w:val="decimal"/>
      <w:lvlText w:val="%1.%2.%3.%4.%5.%6.%7.%8."/>
      <w:lvlJc w:val="left"/>
      <w:pPr>
        <w:ind w:left="3925" w:hanging="1440"/>
      </w:pPr>
    </w:lvl>
    <w:lvl w:ilvl="8">
      <w:start w:val="1"/>
      <w:numFmt w:val="decimal"/>
      <w:lvlText w:val="%1.%2.%3.%4.%5.%6.%7.%8.%9."/>
      <w:lvlJc w:val="left"/>
      <w:pPr>
        <w:ind w:left="4640" w:hanging="1800"/>
      </w:pPr>
    </w:lvl>
  </w:abstractNum>
  <w:abstractNum w:abstractNumId="14" w15:restartNumberingAfterBreak="0">
    <w:nsid w:val="657E5060"/>
    <w:multiLevelType w:val="multilevel"/>
    <w:tmpl w:val="4FC22CC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2850" w:hanging="72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630" w:hanging="1080"/>
      </w:pPr>
    </w:lvl>
    <w:lvl w:ilvl="6">
      <w:start w:val="1"/>
      <w:numFmt w:val="decimal"/>
      <w:lvlText w:val="%1.%2.%3.%4.%5.%6.%7."/>
      <w:lvlJc w:val="left"/>
      <w:pPr>
        <w:ind w:left="5700" w:hanging="1440"/>
      </w:pPr>
    </w:lvl>
    <w:lvl w:ilvl="7">
      <w:start w:val="1"/>
      <w:numFmt w:val="decimal"/>
      <w:lvlText w:val="%1.%2.%3.%4.%5.%6.%7.%8."/>
      <w:lvlJc w:val="left"/>
      <w:pPr>
        <w:ind w:left="6410" w:hanging="1440"/>
      </w:pPr>
    </w:lvl>
    <w:lvl w:ilvl="8">
      <w:start w:val="1"/>
      <w:numFmt w:val="decimal"/>
      <w:lvlText w:val="%1.%2.%3.%4.%5.%6.%7.%8.%9."/>
      <w:lvlJc w:val="left"/>
      <w:pPr>
        <w:ind w:left="7480" w:hanging="1800"/>
      </w:pPr>
    </w:lvl>
  </w:abstractNum>
  <w:abstractNum w:abstractNumId="15" w15:restartNumberingAfterBreak="0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3FD0A03"/>
    <w:multiLevelType w:val="multilevel"/>
    <w:tmpl w:val="69A8EFDC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895" w:hanging="480"/>
      </w:pPr>
    </w:lvl>
    <w:lvl w:ilvl="2">
      <w:start w:val="1"/>
      <w:numFmt w:val="decimal"/>
      <w:lvlText w:val="%1.%2.%3."/>
      <w:lvlJc w:val="left"/>
      <w:pPr>
        <w:ind w:left="3550" w:hanging="720"/>
      </w:pPr>
    </w:lvl>
    <w:lvl w:ilvl="3">
      <w:start w:val="1"/>
      <w:numFmt w:val="decimal"/>
      <w:lvlText w:val="%1.%2.%3.%4."/>
      <w:lvlJc w:val="left"/>
      <w:pPr>
        <w:ind w:left="4965" w:hanging="720"/>
      </w:pPr>
    </w:lvl>
    <w:lvl w:ilvl="4">
      <w:start w:val="1"/>
      <w:numFmt w:val="decimal"/>
      <w:lvlText w:val="%1.%2.%3.%4.%5."/>
      <w:lvlJc w:val="left"/>
      <w:pPr>
        <w:ind w:left="6740" w:hanging="1080"/>
      </w:pPr>
    </w:lvl>
    <w:lvl w:ilvl="5">
      <w:start w:val="1"/>
      <w:numFmt w:val="decimal"/>
      <w:lvlText w:val="%1.%2.%3.%4.%5.%6."/>
      <w:lvlJc w:val="left"/>
      <w:pPr>
        <w:ind w:left="8155" w:hanging="1080"/>
      </w:pPr>
    </w:lvl>
    <w:lvl w:ilvl="6">
      <w:start w:val="1"/>
      <w:numFmt w:val="decimal"/>
      <w:lvlText w:val="%1.%2.%3.%4.%5.%6.%7."/>
      <w:lvlJc w:val="left"/>
      <w:pPr>
        <w:ind w:left="9930" w:hanging="1440"/>
      </w:pPr>
    </w:lvl>
    <w:lvl w:ilvl="7">
      <w:start w:val="1"/>
      <w:numFmt w:val="decimal"/>
      <w:lvlText w:val="%1.%2.%3.%4.%5.%6.%7.%8."/>
      <w:lvlJc w:val="left"/>
      <w:pPr>
        <w:ind w:left="11345" w:hanging="1440"/>
      </w:pPr>
    </w:lvl>
    <w:lvl w:ilvl="8">
      <w:start w:val="1"/>
      <w:numFmt w:val="decimal"/>
      <w:lvlText w:val="%1.%2.%3.%4.%5.%6.%7.%8.%9."/>
      <w:lvlJc w:val="left"/>
      <w:pPr>
        <w:ind w:left="13120" w:hanging="1800"/>
      </w:pPr>
    </w:lvl>
  </w:abstractNum>
  <w:abstractNum w:abstractNumId="17" w15:restartNumberingAfterBreak="0">
    <w:nsid w:val="7B0362EB"/>
    <w:multiLevelType w:val="multilevel"/>
    <w:tmpl w:val="35323CFC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7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7C3E2B6D"/>
    <w:multiLevelType w:val="multilevel"/>
    <w:tmpl w:val="7DBC04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3"/>
    <w:lvlOverride w:ilvl="0">
      <w:startOverride w:val="3"/>
    </w:lvlOverride>
    <w:lvlOverride w:ilvl="1">
      <w:startOverride w:val="2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8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7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E8F"/>
    <w:rsid w:val="00001154"/>
    <w:rsid w:val="00003FB5"/>
    <w:rsid w:val="000051F6"/>
    <w:rsid w:val="0001404E"/>
    <w:rsid w:val="000338E2"/>
    <w:rsid w:val="00033A2A"/>
    <w:rsid w:val="00036E00"/>
    <w:rsid w:val="00036FBD"/>
    <w:rsid w:val="0004022D"/>
    <w:rsid w:val="0004293D"/>
    <w:rsid w:val="00044045"/>
    <w:rsid w:val="00045ECE"/>
    <w:rsid w:val="00050CC5"/>
    <w:rsid w:val="00052BED"/>
    <w:rsid w:val="00055D2D"/>
    <w:rsid w:val="000564C6"/>
    <w:rsid w:val="00060459"/>
    <w:rsid w:val="000621E5"/>
    <w:rsid w:val="000627E2"/>
    <w:rsid w:val="00062C48"/>
    <w:rsid w:val="00065348"/>
    <w:rsid w:val="00065FE2"/>
    <w:rsid w:val="000706C9"/>
    <w:rsid w:val="00090A39"/>
    <w:rsid w:val="000920AE"/>
    <w:rsid w:val="00092E4F"/>
    <w:rsid w:val="00096A61"/>
    <w:rsid w:val="000A273E"/>
    <w:rsid w:val="000C7F84"/>
    <w:rsid w:val="000D1A59"/>
    <w:rsid w:val="000D6CCF"/>
    <w:rsid w:val="000F1BFE"/>
    <w:rsid w:val="000F6079"/>
    <w:rsid w:val="001045F8"/>
    <w:rsid w:val="00107D0D"/>
    <w:rsid w:val="001117A8"/>
    <w:rsid w:val="00117F33"/>
    <w:rsid w:val="001364A3"/>
    <w:rsid w:val="0014089C"/>
    <w:rsid w:val="0014544F"/>
    <w:rsid w:val="00154D32"/>
    <w:rsid w:val="00165C97"/>
    <w:rsid w:val="00180B74"/>
    <w:rsid w:val="00194FB1"/>
    <w:rsid w:val="001978F9"/>
    <w:rsid w:val="001A07A4"/>
    <w:rsid w:val="001A21BA"/>
    <w:rsid w:val="001A24E8"/>
    <w:rsid w:val="001B7D07"/>
    <w:rsid w:val="001C3A9A"/>
    <w:rsid w:val="001C6A80"/>
    <w:rsid w:val="001D2732"/>
    <w:rsid w:val="00203EBB"/>
    <w:rsid w:val="0021537D"/>
    <w:rsid w:val="00217E6D"/>
    <w:rsid w:val="00222136"/>
    <w:rsid w:val="002358CB"/>
    <w:rsid w:val="002433FD"/>
    <w:rsid w:val="00270B3B"/>
    <w:rsid w:val="00273D87"/>
    <w:rsid w:val="0027445B"/>
    <w:rsid w:val="00285A4B"/>
    <w:rsid w:val="002871E7"/>
    <w:rsid w:val="002909F5"/>
    <w:rsid w:val="00290FC7"/>
    <w:rsid w:val="00291083"/>
    <w:rsid w:val="002912F3"/>
    <w:rsid w:val="002A3041"/>
    <w:rsid w:val="002B0189"/>
    <w:rsid w:val="002B11FA"/>
    <w:rsid w:val="002B6F06"/>
    <w:rsid w:val="002B7864"/>
    <w:rsid w:val="002C46C5"/>
    <w:rsid w:val="002E396E"/>
    <w:rsid w:val="002E4236"/>
    <w:rsid w:val="002E545C"/>
    <w:rsid w:val="002E603B"/>
    <w:rsid w:val="002E7B7C"/>
    <w:rsid w:val="002F406E"/>
    <w:rsid w:val="00300651"/>
    <w:rsid w:val="0030098E"/>
    <w:rsid w:val="00304ACC"/>
    <w:rsid w:val="0031037F"/>
    <w:rsid w:val="0031416C"/>
    <w:rsid w:val="00314912"/>
    <w:rsid w:val="00322A0C"/>
    <w:rsid w:val="00322F9A"/>
    <w:rsid w:val="00332893"/>
    <w:rsid w:val="00334424"/>
    <w:rsid w:val="0034080E"/>
    <w:rsid w:val="00360271"/>
    <w:rsid w:val="003667F6"/>
    <w:rsid w:val="00370A98"/>
    <w:rsid w:val="00371D73"/>
    <w:rsid w:val="003759A2"/>
    <w:rsid w:val="00377AD2"/>
    <w:rsid w:val="0038254E"/>
    <w:rsid w:val="0038409E"/>
    <w:rsid w:val="00384678"/>
    <w:rsid w:val="0038468B"/>
    <w:rsid w:val="003874F2"/>
    <w:rsid w:val="00390276"/>
    <w:rsid w:val="00390A91"/>
    <w:rsid w:val="00397EF3"/>
    <w:rsid w:val="003A1E82"/>
    <w:rsid w:val="003A5C8A"/>
    <w:rsid w:val="003B5192"/>
    <w:rsid w:val="003C4529"/>
    <w:rsid w:val="003C5779"/>
    <w:rsid w:val="003C7BB0"/>
    <w:rsid w:val="003D5BD6"/>
    <w:rsid w:val="003D668D"/>
    <w:rsid w:val="003E3005"/>
    <w:rsid w:val="00402470"/>
    <w:rsid w:val="00403AB6"/>
    <w:rsid w:val="00403AD6"/>
    <w:rsid w:val="0041797D"/>
    <w:rsid w:val="004219AD"/>
    <w:rsid w:val="00421E6F"/>
    <w:rsid w:val="0043767E"/>
    <w:rsid w:val="004434D7"/>
    <w:rsid w:val="0045380F"/>
    <w:rsid w:val="00457B0E"/>
    <w:rsid w:val="00464B28"/>
    <w:rsid w:val="00467A61"/>
    <w:rsid w:val="004709CE"/>
    <w:rsid w:val="004909CF"/>
    <w:rsid w:val="004A2382"/>
    <w:rsid w:val="004B14A3"/>
    <w:rsid w:val="004B4A36"/>
    <w:rsid w:val="004B6485"/>
    <w:rsid w:val="004C7754"/>
    <w:rsid w:val="004D4337"/>
    <w:rsid w:val="004D4382"/>
    <w:rsid w:val="004E0E25"/>
    <w:rsid w:val="004E276D"/>
    <w:rsid w:val="00501B0C"/>
    <w:rsid w:val="00520765"/>
    <w:rsid w:val="00524DC8"/>
    <w:rsid w:val="00546752"/>
    <w:rsid w:val="0055778D"/>
    <w:rsid w:val="005618FC"/>
    <w:rsid w:val="0056474A"/>
    <w:rsid w:val="00564BF7"/>
    <w:rsid w:val="00580B5A"/>
    <w:rsid w:val="005813B4"/>
    <w:rsid w:val="00582664"/>
    <w:rsid w:val="005838CF"/>
    <w:rsid w:val="0059669B"/>
    <w:rsid w:val="005A1E87"/>
    <w:rsid w:val="005A3446"/>
    <w:rsid w:val="005B3889"/>
    <w:rsid w:val="005D0A81"/>
    <w:rsid w:val="005D162A"/>
    <w:rsid w:val="005D1D4F"/>
    <w:rsid w:val="005D5D3A"/>
    <w:rsid w:val="0061151A"/>
    <w:rsid w:val="0061154D"/>
    <w:rsid w:val="00613359"/>
    <w:rsid w:val="00614A9C"/>
    <w:rsid w:val="00620017"/>
    <w:rsid w:val="0062186F"/>
    <w:rsid w:val="006241DA"/>
    <w:rsid w:val="0062528A"/>
    <w:rsid w:val="0063344F"/>
    <w:rsid w:val="00640ABB"/>
    <w:rsid w:val="006505D7"/>
    <w:rsid w:val="00653210"/>
    <w:rsid w:val="00655846"/>
    <w:rsid w:val="0065680C"/>
    <w:rsid w:val="0066024C"/>
    <w:rsid w:val="00664CB1"/>
    <w:rsid w:val="00665D19"/>
    <w:rsid w:val="0066707E"/>
    <w:rsid w:val="00670A30"/>
    <w:rsid w:val="00670B93"/>
    <w:rsid w:val="006847B9"/>
    <w:rsid w:val="00693F47"/>
    <w:rsid w:val="006A10D8"/>
    <w:rsid w:val="006A3FEC"/>
    <w:rsid w:val="006B261B"/>
    <w:rsid w:val="006B274A"/>
    <w:rsid w:val="006B3FCF"/>
    <w:rsid w:val="006C78A3"/>
    <w:rsid w:val="006D449D"/>
    <w:rsid w:val="006E31DD"/>
    <w:rsid w:val="006E5F07"/>
    <w:rsid w:val="006E646F"/>
    <w:rsid w:val="006E6B91"/>
    <w:rsid w:val="006E79C4"/>
    <w:rsid w:val="006F144E"/>
    <w:rsid w:val="00720868"/>
    <w:rsid w:val="00720F76"/>
    <w:rsid w:val="00721CBC"/>
    <w:rsid w:val="007240A1"/>
    <w:rsid w:val="00726E7C"/>
    <w:rsid w:val="007345FA"/>
    <w:rsid w:val="00743730"/>
    <w:rsid w:val="00745AB2"/>
    <w:rsid w:val="00746E6E"/>
    <w:rsid w:val="007636E5"/>
    <w:rsid w:val="0077693D"/>
    <w:rsid w:val="00785041"/>
    <w:rsid w:val="00785899"/>
    <w:rsid w:val="007928C7"/>
    <w:rsid w:val="00796B9B"/>
    <w:rsid w:val="00796C97"/>
    <w:rsid w:val="00797FED"/>
    <w:rsid w:val="007A2996"/>
    <w:rsid w:val="007B5371"/>
    <w:rsid w:val="007C125F"/>
    <w:rsid w:val="007C36CF"/>
    <w:rsid w:val="007C60E8"/>
    <w:rsid w:val="007C7284"/>
    <w:rsid w:val="007D2F93"/>
    <w:rsid w:val="007D3A5C"/>
    <w:rsid w:val="007D5BD6"/>
    <w:rsid w:val="007D7EB1"/>
    <w:rsid w:val="007E34C7"/>
    <w:rsid w:val="007E64A3"/>
    <w:rsid w:val="008034DB"/>
    <w:rsid w:val="00820AB0"/>
    <w:rsid w:val="008235E7"/>
    <w:rsid w:val="00823CEE"/>
    <w:rsid w:val="0083258D"/>
    <w:rsid w:val="00841ABD"/>
    <w:rsid w:val="0084365D"/>
    <w:rsid w:val="008501AC"/>
    <w:rsid w:val="00852B50"/>
    <w:rsid w:val="00855DC2"/>
    <w:rsid w:val="00863C1E"/>
    <w:rsid w:val="00870E57"/>
    <w:rsid w:val="0087247D"/>
    <w:rsid w:val="008751BE"/>
    <w:rsid w:val="00880179"/>
    <w:rsid w:val="00884877"/>
    <w:rsid w:val="0088556B"/>
    <w:rsid w:val="00887AFF"/>
    <w:rsid w:val="008A759E"/>
    <w:rsid w:val="008A78B1"/>
    <w:rsid w:val="008A799C"/>
    <w:rsid w:val="008B4FD7"/>
    <w:rsid w:val="008D687B"/>
    <w:rsid w:val="008D7CF4"/>
    <w:rsid w:val="008F067E"/>
    <w:rsid w:val="00907A81"/>
    <w:rsid w:val="00910770"/>
    <w:rsid w:val="00911699"/>
    <w:rsid w:val="00912836"/>
    <w:rsid w:val="009333AA"/>
    <w:rsid w:val="00941A53"/>
    <w:rsid w:val="00942EA4"/>
    <w:rsid w:val="00945274"/>
    <w:rsid w:val="0094633C"/>
    <w:rsid w:val="009522E6"/>
    <w:rsid w:val="009611D6"/>
    <w:rsid w:val="0096341C"/>
    <w:rsid w:val="00966734"/>
    <w:rsid w:val="00973FBD"/>
    <w:rsid w:val="00986986"/>
    <w:rsid w:val="00992E3E"/>
    <w:rsid w:val="0099735F"/>
    <w:rsid w:val="009A3F97"/>
    <w:rsid w:val="009A5AF9"/>
    <w:rsid w:val="009B3C13"/>
    <w:rsid w:val="009C1136"/>
    <w:rsid w:val="009C1389"/>
    <w:rsid w:val="009C2626"/>
    <w:rsid w:val="009C5558"/>
    <w:rsid w:val="009C76B2"/>
    <w:rsid w:val="009D0276"/>
    <w:rsid w:val="009D17A5"/>
    <w:rsid w:val="009D1A87"/>
    <w:rsid w:val="009D4D14"/>
    <w:rsid w:val="009F6F6C"/>
    <w:rsid w:val="009F77C2"/>
    <w:rsid w:val="00A00D46"/>
    <w:rsid w:val="00A05762"/>
    <w:rsid w:val="00A07E17"/>
    <w:rsid w:val="00A262C3"/>
    <w:rsid w:val="00A31A5C"/>
    <w:rsid w:val="00A34DB6"/>
    <w:rsid w:val="00A56DA1"/>
    <w:rsid w:val="00A62C8D"/>
    <w:rsid w:val="00A63867"/>
    <w:rsid w:val="00A658B9"/>
    <w:rsid w:val="00A70AC6"/>
    <w:rsid w:val="00A71C01"/>
    <w:rsid w:val="00A820E2"/>
    <w:rsid w:val="00A822D1"/>
    <w:rsid w:val="00A830F8"/>
    <w:rsid w:val="00A84741"/>
    <w:rsid w:val="00A90CB6"/>
    <w:rsid w:val="00A96BEA"/>
    <w:rsid w:val="00AA1CF6"/>
    <w:rsid w:val="00AA2EB9"/>
    <w:rsid w:val="00AA55D5"/>
    <w:rsid w:val="00AA69E8"/>
    <w:rsid w:val="00AB245D"/>
    <w:rsid w:val="00AB446C"/>
    <w:rsid w:val="00AB5DA6"/>
    <w:rsid w:val="00AC1B50"/>
    <w:rsid w:val="00AC4D56"/>
    <w:rsid w:val="00AD0333"/>
    <w:rsid w:val="00AD1E8F"/>
    <w:rsid w:val="00AD6FEE"/>
    <w:rsid w:val="00AE21A3"/>
    <w:rsid w:val="00AE5FF1"/>
    <w:rsid w:val="00B022A4"/>
    <w:rsid w:val="00B022BC"/>
    <w:rsid w:val="00B03B0C"/>
    <w:rsid w:val="00B11A20"/>
    <w:rsid w:val="00B30F00"/>
    <w:rsid w:val="00B46520"/>
    <w:rsid w:val="00B50339"/>
    <w:rsid w:val="00B54EB0"/>
    <w:rsid w:val="00B608BE"/>
    <w:rsid w:val="00B74C35"/>
    <w:rsid w:val="00B75932"/>
    <w:rsid w:val="00B76060"/>
    <w:rsid w:val="00B86258"/>
    <w:rsid w:val="00B91CEA"/>
    <w:rsid w:val="00BA40B2"/>
    <w:rsid w:val="00BA4830"/>
    <w:rsid w:val="00BA6220"/>
    <w:rsid w:val="00BA6E34"/>
    <w:rsid w:val="00BB3ABE"/>
    <w:rsid w:val="00BB709B"/>
    <w:rsid w:val="00BC3549"/>
    <w:rsid w:val="00BC739E"/>
    <w:rsid w:val="00BD620C"/>
    <w:rsid w:val="00BD7438"/>
    <w:rsid w:val="00BE1535"/>
    <w:rsid w:val="00BE37F9"/>
    <w:rsid w:val="00BE3873"/>
    <w:rsid w:val="00BE512C"/>
    <w:rsid w:val="00BF62CE"/>
    <w:rsid w:val="00BF6DD4"/>
    <w:rsid w:val="00C1396A"/>
    <w:rsid w:val="00C143F2"/>
    <w:rsid w:val="00C15B45"/>
    <w:rsid w:val="00C169D7"/>
    <w:rsid w:val="00C171CA"/>
    <w:rsid w:val="00C215BC"/>
    <w:rsid w:val="00C27031"/>
    <w:rsid w:val="00C30177"/>
    <w:rsid w:val="00C36D24"/>
    <w:rsid w:val="00C410EB"/>
    <w:rsid w:val="00C437F1"/>
    <w:rsid w:val="00C43971"/>
    <w:rsid w:val="00C455FE"/>
    <w:rsid w:val="00C46ABF"/>
    <w:rsid w:val="00C505ED"/>
    <w:rsid w:val="00C53A93"/>
    <w:rsid w:val="00C55486"/>
    <w:rsid w:val="00C554F2"/>
    <w:rsid w:val="00C6322C"/>
    <w:rsid w:val="00C64FDE"/>
    <w:rsid w:val="00C67D10"/>
    <w:rsid w:val="00C716C7"/>
    <w:rsid w:val="00C84526"/>
    <w:rsid w:val="00C8555F"/>
    <w:rsid w:val="00C93304"/>
    <w:rsid w:val="00C95043"/>
    <w:rsid w:val="00CA5EED"/>
    <w:rsid w:val="00CA6D31"/>
    <w:rsid w:val="00CC7385"/>
    <w:rsid w:val="00CD58F1"/>
    <w:rsid w:val="00CD652B"/>
    <w:rsid w:val="00CD755F"/>
    <w:rsid w:val="00CE2B4B"/>
    <w:rsid w:val="00CE3CF6"/>
    <w:rsid w:val="00CF3AC5"/>
    <w:rsid w:val="00CF5AA0"/>
    <w:rsid w:val="00D03525"/>
    <w:rsid w:val="00D05D51"/>
    <w:rsid w:val="00D14541"/>
    <w:rsid w:val="00D15281"/>
    <w:rsid w:val="00D21DB7"/>
    <w:rsid w:val="00D26798"/>
    <w:rsid w:val="00D267AB"/>
    <w:rsid w:val="00D26E5B"/>
    <w:rsid w:val="00D31523"/>
    <w:rsid w:val="00D35ED5"/>
    <w:rsid w:val="00D4748C"/>
    <w:rsid w:val="00D544F4"/>
    <w:rsid w:val="00D54FBA"/>
    <w:rsid w:val="00D57D41"/>
    <w:rsid w:val="00D604E8"/>
    <w:rsid w:val="00D61B03"/>
    <w:rsid w:val="00D67E36"/>
    <w:rsid w:val="00D7318A"/>
    <w:rsid w:val="00D741EE"/>
    <w:rsid w:val="00D941F6"/>
    <w:rsid w:val="00DA07DC"/>
    <w:rsid w:val="00DA3BF5"/>
    <w:rsid w:val="00DB5CEC"/>
    <w:rsid w:val="00DB6CF3"/>
    <w:rsid w:val="00DC5923"/>
    <w:rsid w:val="00DC772B"/>
    <w:rsid w:val="00DD14F1"/>
    <w:rsid w:val="00DE2D73"/>
    <w:rsid w:val="00DE4E57"/>
    <w:rsid w:val="00DE5237"/>
    <w:rsid w:val="00DE7652"/>
    <w:rsid w:val="00DF7964"/>
    <w:rsid w:val="00E13563"/>
    <w:rsid w:val="00E17688"/>
    <w:rsid w:val="00E2689E"/>
    <w:rsid w:val="00E26A95"/>
    <w:rsid w:val="00E4058F"/>
    <w:rsid w:val="00E40C0C"/>
    <w:rsid w:val="00E41723"/>
    <w:rsid w:val="00E430EC"/>
    <w:rsid w:val="00E43AE8"/>
    <w:rsid w:val="00E44122"/>
    <w:rsid w:val="00E473AD"/>
    <w:rsid w:val="00E51B12"/>
    <w:rsid w:val="00E53E38"/>
    <w:rsid w:val="00E67F43"/>
    <w:rsid w:val="00E70287"/>
    <w:rsid w:val="00E8781C"/>
    <w:rsid w:val="00E97BEE"/>
    <w:rsid w:val="00E97C11"/>
    <w:rsid w:val="00EB2015"/>
    <w:rsid w:val="00EB4D4A"/>
    <w:rsid w:val="00EB7810"/>
    <w:rsid w:val="00F02CE5"/>
    <w:rsid w:val="00F02E6A"/>
    <w:rsid w:val="00F04A36"/>
    <w:rsid w:val="00F06373"/>
    <w:rsid w:val="00F24808"/>
    <w:rsid w:val="00F32EA5"/>
    <w:rsid w:val="00F34206"/>
    <w:rsid w:val="00F46C9B"/>
    <w:rsid w:val="00F50942"/>
    <w:rsid w:val="00F511CB"/>
    <w:rsid w:val="00F55321"/>
    <w:rsid w:val="00F572FA"/>
    <w:rsid w:val="00F657BD"/>
    <w:rsid w:val="00F70DCB"/>
    <w:rsid w:val="00F75742"/>
    <w:rsid w:val="00F767A4"/>
    <w:rsid w:val="00F946DA"/>
    <w:rsid w:val="00F96D97"/>
    <w:rsid w:val="00FA0CED"/>
    <w:rsid w:val="00FA26A5"/>
    <w:rsid w:val="00FB06AF"/>
    <w:rsid w:val="00FB1712"/>
    <w:rsid w:val="00FB1E55"/>
    <w:rsid w:val="00FB2932"/>
    <w:rsid w:val="00FB4D3B"/>
    <w:rsid w:val="00FC1475"/>
    <w:rsid w:val="00FD4C7C"/>
    <w:rsid w:val="00FE4B64"/>
    <w:rsid w:val="00FE6E96"/>
    <w:rsid w:val="00FF2F15"/>
    <w:rsid w:val="00FF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2DE47"/>
  <w15:docId w15:val="{CC96D6DE-6E8E-421B-8E73-15AE331CB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7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4058F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A3BF5"/>
  </w:style>
  <w:style w:type="paragraph" w:styleId="a5">
    <w:name w:val="footer"/>
    <w:basedOn w:val="a"/>
    <w:link w:val="a6"/>
    <w:uiPriority w:val="99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DA3BF5"/>
  </w:style>
  <w:style w:type="character" w:customStyle="1" w:styleId="10">
    <w:name w:val="Заголовок 1 Знак"/>
    <w:basedOn w:val="a0"/>
    <w:link w:val="1"/>
    <w:rsid w:val="00E4058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footnote text"/>
    <w:basedOn w:val="a"/>
    <w:link w:val="a8"/>
    <w:semiHidden/>
    <w:unhideWhenUsed/>
    <w:rsid w:val="00E4058F"/>
  </w:style>
  <w:style w:type="character" w:customStyle="1" w:styleId="a8">
    <w:name w:val="Текст сноски Знак"/>
    <w:basedOn w:val="a0"/>
    <w:link w:val="a7"/>
    <w:semiHidden/>
    <w:rsid w:val="00E405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semiHidden/>
    <w:unhideWhenUsed/>
    <w:rsid w:val="00E4058F"/>
    <w:pPr>
      <w:spacing w:line="240" w:lineRule="atLeast"/>
      <w:jc w:val="both"/>
    </w:pPr>
    <w:rPr>
      <w:sz w:val="24"/>
      <w:lang w:val="x-none" w:eastAsia="x-none"/>
    </w:rPr>
  </w:style>
  <w:style w:type="character" w:customStyle="1" w:styleId="aa">
    <w:name w:val="Основной текст Знак"/>
    <w:basedOn w:val="a0"/>
    <w:link w:val="a9"/>
    <w:semiHidden/>
    <w:rsid w:val="00E4058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b">
    <w:name w:val="Body Text Indent"/>
    <w:basedOn w:val="a"/>
    <w:link w:val="ac"/>
    <w:semiHidden/>
    <w:unhideWhenUsed/>
    <w:rsid w:val="00E4058F"/>
    <w:pPr>
      <w:widowControl w:val="0"/>
      <w:snapToGrid w:val="0"/>
      <w:spacing w:line="240" w:lineRule="atLeast"/>
      <w:ind w:firstLine="720"/>
      <w:jc w:val="both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semiHidden/>
    <w:rsid w:val="00E4058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4058F"/>
    <w:rPr>
      <w:sz w:val="24"/>
      <w:lang w:val="x-none" w:eastAsia="x-none"/>
    </w:rPr>
  </w:style>
  <w:style w:type="character" w:customStyle="1" w:styleId="20">
    <w:name w:val="Основной текст 2 Знак"/>
    <w:basedOn w:val="a0"/>
    <w:link w:val="2"/>
    <w:semiHidden/>
    <w:rsid w:val="00E4058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3">
    <w:name w:val="Body Text Indent 3"/>
    <w:basedOn w:val="a"/>
    <w:link w:val="30"/>
    <w:semiHidden/>
    <w:unhideWhenUsed/>
    <w:rsid w:val="00E4058F"/>
    <w:pPr>
      <w:spacing w:line="256" w:lineRule="auto"/>
      <w:ind w:left="120" w:firstLine="589"/>
      <w:jc w:val="both"/>
    </w:pPr>
    <w:rPr>
      <w:sz w:val="24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E4058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d">
    <w:name w:val="List Paragraph"/>
    <w:basedOn w:val="a"/>
    <w:uiPriority w:val="34"/>
    <w:qFormat/>
    <w:rsid w:val="00E4058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E405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dytext">
    <w:name w:val="Body text_"/>
    <w:link w:val="31"/>
    <w:locked/>
    <w:rsid w:val="00E4058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E4058F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7">
    <w:name w:val="Heading #7_"/>
    <w:link w:val="Heading70"/>
    <w:locked/>
    <w:rsid w:val="00E4058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E4058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arcode">
    <w:name w:val="Barcode_"/>
    <w:link w:val="Barcode0"/>
    <w:uiPriority w:val="99"/>
    <w:locked/>
    <w:rsid w:val="00E4058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4058F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-">
    <w:name w:val="Контракт-подпункт"/>
    <w:basedOn w:val="a"/>
    <w:rsid w:val="00E4058F"/>
    <w:pPr>
      <w:tabs>
        <w:tab w:val="num" w:pos="360"/>
      </w:tabs>
      <w:spacing w:line="360" w:lineRule="auto"/>
      <w:ind w:firstLine="567"/>
      <w:jc w:val="both"/>
    </w:pPr>
    <w:rPr>
      <w:sz w:val="28"/>
      <w:szCs w:val="28"/>
    </w:rPr>
  </w:style>
  <w:style w:type="character" w:styleId="ae">
    <w:name w:val="footnote reference"/>
    <w:semiHidden/>
    <w:unhideWhenUsed/>
    <w:rsid w:val="00E4058F"/>
    <w:rPr>
      <w:vertAlign w:val="superscript"/>
    </w:rPr>
  </w:style>
  <w:style w:type="character" w:customStyle="1" w:styleId="af">
    <w:name w:val="Цветовое выделение"/>
    <w:uiPriority w:val="99"/>
    <w:rsid w:val="00E4058F"/>
    <w:rPr>
      <w:b/>
      <w:bCs w:val="0"/>
      <w:color w:val="000080"/>
    </w:rPr>
  </w:style>
  <w:style w:type="character" w:styleId="af0">
    <w:name w:val="Hyperlink"/>
    <w:basedOn w:val="a0"/>
    <w:uiPriority w:val="99"/>
    <w:semiHidden/>
    <w:unhideWhenUsed/>
    <w:rsid w:val="00E4058F"/>
    <w:rPr>
      <w:color w:val="0000FF"/>
      <w:u w:val="single"/>
    </w:rPr>
  </w:style>
  <w:style w:type="character" w:customStyle="1" w:styleId="Bodytext5">
    <w:name w:val="Body text (5)_"/>
    <w:link w:val="Bodytext50"/>
    <w:locked/>
    <w:rsid w:val="00C36D24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C36D24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0338E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38E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8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garantf1://10064072.709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garantf1://10064072.7441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garantf1://10064072.451/" TargetMode="External"/><Relationship Id="rId5" Type="http://schemas.openxmlformats.org/officeDocument/2006/relationships/numbering" Target="numbering.xml"/><Relationship Id="rId15" Type="http://schemas.openxmlformats.org/officeDocument/2006/relationships/hyperlink" Target="garantf1://10064072.395/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garantf1://10064072.74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CXKWX26EJH3D-88-196</_dlc_DocId>
    <_dlc_DocIdUrl xmlns="07963b53-587b-452e-a2ad-bee2ef661aa8">
      <Url>http://gport.tgc1.local/kb/_layouts/DocIdRedir.aspx?ID=CXKWX26EJH3D-88-196</Url>
      <Description>CXKWX26EJH3D-88-196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CB8301-4602-4630-9462-3DE497B9D9A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43782A9-1404-45CD-BC50-87BF7D757A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611295-9690-4979-8683-82704993A834}">
  <ds:schemaRefs>
    <ds:schemaRef ds:uri="http://purl.org/dc/terms/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07963b53-587b-452e-a2ad-bee2ef661aa8"/>
  </ds:schemaRefs>
</ds:datastoreItem>
</file>

<file path=customXml/itemProps4.xml><?xml version="1.0" encoding="utf-8"?>
<ds:datastoreItem xmlns:ds="http://schemas.openxmlformats.org/officeDocument/2006/customXml" ds:itemID="{6EC440AD-BBB3-4F03-AAB0-227A4653F5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2EC005CC</Template>
  <TotalTime>49</TotalTime>
  <Pages>19</Pages>
  <Words>8652</Words>
  <Characters>49320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57857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Улюкин Андрей Михайлович</dc:creator>
  <cp:lastModifiedBy>Кобец Надежда Андреевна</cp:lastModifiedBy>
  <cp:revision>16</cp:revision>
  <cp:lastPrinted>2016-03-18T07:18:00Z</cp:lastPrinted>
  <dcterms:created xsi:type="dcterms:W3CDTF">2016-03-01T12:46:00Z</dcterms:created>
  <dcterms:modified xsi:type="dcterms:W3CDTF">2016-04-07T09:16:00Z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fd5828f3-3c57-412c-ac62-0e77cbdd004c</vt:lpwstr>
  </property>
  <property fmtid="{D5CDD505-2E9C-101B-9397-08002B2CF9AE}" pid="3" name="ContentTypeId">
    <vt:lpwstr>0x010100B7E9948D131C9340A3C8024EB588D0A1</vt:lpwstr>
  </property>
  <property fmtid="{D5CDD505-2E9C-101B-9397-08002B2CF9AE}" pid="4" name="_NewReviewCycle">
    <vt:lpwstr/>
  </property>
  <property fmtid="{D5CDD505-2E9C-101B-9397-08002B2CF9AE}" pid="5" name="_AdHocReviewCycleID">
    <vt:i4>-421380653</vt:i4>
  </property>
  <property fmtid="{D5CDD505-2E9C-101B-9397-08002B2CF9AE}" pid="6" name="_EmailSubject">
    <vt:lpwstr>Договор 22 СМР кровля гаража ГЭС16</vt:lpwstr>
  </property>
  <property fmtid="{D5CDD505-2E9C-101B-9397-08002B2CF9AE}" pid="7" name="_AuthorEmail">
    <vt:lpwstr>muslimova.vk@karelia.tgc1.ru</vt:lpwstr>
  </property>
  <property fmtid="{D5CDD505-2E9C-101B-9397-08002B2CF9AE}" pid="8" name="_AuthorEmailDisplayName">
    <vt:lpwstr>Муслимова Вера Константиновна</vt:lpwstr>
  </property>
  <property fmtid="{D5CDD505-2E9C-101B-9397-08002B2CF9AE}" pid="9" name="_ReviewingToolsShownOnce">
    <vt:lpwstr/>
  </property>
</Properties>
</file>